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37879" w14:textId="77777777" w:rsidR="00592CC7" w:rsidRDefault="00592CC7" w:rsidP="002D4A87">
      <w:pPr>
        <w:pStyle w:val="ASDEFCONNormal"/>
        <w:jc w:val="center"/>
      </w:pPr>
      <w:bookmarkStart w:id="0" w:name="_GoBack"/>
      <w:bookmarkEnd w:id="0"/>
      <w:r>
        <w:t>GUIDANCE PAGES TO BE DELETED WHEN PUBLISHED</w:t>
      </w:r>
    </w:p>
    <w:p w14:paraId="71E18CFA" w14:textId="77777777" w:rsidR="00592CC7" w:rsidRPr="00A33760" w:rsidRDefault="00592CC7" w:rsidP="00D2667A">
      <w:pPr>
        <w:pStyle w:val="ASDEFCONTitle"/>
      </w:pPr>
      <w:r w:rsidRPr="00A33760">
        <w:t>ASDEFCON (SUPPORT)</w:t>
      </w:r>
    </w:p>
    <w:p w14:paraId="74EA368C" w14:textId="0A8ACF48" w:rsidR="00592CC7" w:rsidRDefault="00592CC7" w:rsidP="0009011D">
      <w:pPr>
        <w:pStyle w:val="ASDEFCONTitle"/>
      </w:pPr>
      <w:r>
        <w:t xml:space="preserve">SECTION 1: GUIDANCE FOR </w:t>
      </w:r>
      <w:r w:rsidR="00F33556">
        <w:fldChar w:fldCharType="begin"/>
      </w:r>
      <w:r w:rsidR="00F33556">
        <w:instrText xml:space="preserve"> DOCPROPERTY  Title  \* MERGEFORMAT </w:instrText>
      </w:r>
      <w:r w:rsidR="00F33556">
        <w:fldChar w:fldCharType="separate"/>
      </w:r>
      <w:r w:rsidR="00F33556">
        <w:t>DSD-ENG-SW</w:t>
      </w:r>
      <w:r w:rsidR="00F33556">
        <w:fldChar w:fldCharType="end"/>
      </w:r>
    </w:p>
    <w:p w14:paraId="583B9012" w14:textId="77777777" w:rsidR="00592CC7" w:rsidRDefault="00592CC7" w:rsidP="0009011D">
      <w:pPr>
        <w:pStyle w:val="ASDEFCONTitle"/>
        <w:spacing w:before="0"/>
      </w:pPr>
      <w:r>
        <w:t>(Software Support SERVICES)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09011D" w14:paraId="6E91C76D" w14:textId="77777777" w:rsidTr="0009011D">
        <w:tc>
          <w:tcPr>
            <w:tcW w:w="9286" w:type="dxa"/>
            <w:shd w:val="clear" w:color="auto" w:fill="auto"/>
          </w:tcPr>
          <w:p w14:paraId="0012DC15" w14:textId="6B1D222F" w:rsidR="0009011D" w:rsidRDefault="0009011D" w:rsidP="00EA31AF">
            <w:pPr>
              <w:pStyle w:val="ASDEFCONOption"/>
            </w:pPr>
            <w:r>
              <w:t>Note:</w:t>
            </w:r>
            <w:r w:rsidR="00714E38">
              <w:t xml:space="preserve"> </w:t>
            </w:r>
            <w:r>
              <w:t xml:space="preserve"> This DSD has been developed to provide clauses that act as a STARTING POINT for the development of </w:t>
            </w:r>
            <w:r w:rsidR="0016702C">
              <w:t xml:space="preserve">Software </w:t>
            </w:r>
            <w:r>
              <w:t>support services requirements.  Many programs are likely to have different requirements and THE CLAUSES IN THIS DSD WILL NOT ALWAYS BE SUITABLE.  Please consider your requirements carefully before developing this DSD, while being aware of the need for consistency with other DSD</w:t>
            </w:r>
            <w:r w:rsidR="00EA31AF">
              <w:t>s</w:t>
            </w:r>
            <w:r>
              <w:t xml:space="preserve"> for engineering and </w:t>
            </w:r>
            <w:r w:rsidR="0016702C">
              <w:t>Software</w:t>
            </w:r>
            <w:r>
              <w:t>-related Services.</w:t>
            </w:r>
          </w:p>
        </w:tc>
      </w:tr>
    </w:tbl>
    <w:p w14:paraId="35791E65" w14:textId="77777777" w:rsidR="00592CC7" w:rsidRDefault="00592CC7" w:rsidP="00D2667A">
      <w:pPr>
        <w:pStyle w:val="GuideMarginHead-ASDEFCON"/>
      </w:pPr>
      <w:r w:rsidRPr="00A33760">
        <w:rPr>
          <w:u w:val="single"/>
        </w:rPr>
        <w:t>Status</w:t>
      </w:r>
      <w:r>
        <w:rPr>
          <w:rStyle w:val="MarginheadingChar"/>
        </w:rPr>
        <w:t>:</w:t>
      </w:r>
      <w:r>
        <w:tab/>
        <w:t>Optional</w:t>
      </w:r>
    </w:p>
    <w:p w14:paraId="028FEBC0" w14:textId="77777777" w:rsidR="00592CC7" w:rsidRDefault="00592CC7" w:rsidP="00D4616F">
      <w:pPr>
        <w:pStyle w:val="GuideMarginHead-ASDEFCON"/>
      </w:pPr>
      <w:r w:rsidRPr="00A33760">
        <w:rPr>
          <w:u w:val="single"/>
        </w:rPr>
        <w:t>Purpose</w:t>
      </w:r>
      <w:r>
        <w:rPr>
          <w:rStyle w:val="MarginheadingChar"/>
        </w:rPr>
        <w:t>:</w:t>
      </w:r>
      <w:r>
        <w:tab/>
        <w:t xml:space="preserve">To identify the requirements for ongoing </w:t>
      </w:r>
      <w:r w:rsidR="0016702C">
        <w:t>Software</w:t>
      </w:r>
      <w:r>
        <w:t xml:space="preserve"> support </w:t>
      </w:r>
      <w:r w:rsidR="00F85893">
        <w:t>S</w:t>
      </w:r>
      <w:r>
        <w:t xml:space="preserve">ervices (including </w:t>
      </w:r>
      <w:r w:rsidR="00714E38">
        <w:t>‘</w:t>
      </w:r>
      <w:r w:rsidR="0016702C">
        <w:t>Software</w:t>
      </w:r>
      <w:r w:rsidR="00F85893">
        <w:t xml:space="preserve"> </w:t>
      </w:r>
      <w:r>
        <w:t>maintenance</w:t>
      </w:r>
      <w:r w:rsidR="00714E38">
        <w:t>’</w:t>
      </w:r>
      <w:r w:rsidR="00F85893">
        <w:t xml:space="preserve"> through </w:t>
      </w:r>
      <w:r w:rsidR="00716561">
        <w:t xml:space="preserve">Minor </w:t>
      </w:r>
      <w:r w:rsidR="00F85893">
        <w:t xml:space="preserve">and </w:t>
      </w:r>
      <w:r w:rsidR="00716561">
        <w:t>Major Changes</w:t>
      </w:r>
      <w:r>
        <w:t>).</w:t>
      </w:r>
    </w:p>
    <w:p w14:paraId="6653DD2B" w14:textId="592F7EC3" w:rsidR="00592CC7" w:rsidRDefault="00592CC7" w:rsidP="00D4616F">
      <w:pPr>
        <w:pStyle w:val="GuideMarginHead-ASDEFCON"/>
        <w:rPr>
          <w:i/>
        </w:rPr>
      </w:pPr>
      <w:r w:rsidRPr="00A33760">
        <w:rPr>
          <w:u w:val="single"/>
        </w:rPr>
        <w:t>Policy</w:t>
      </w:r>
      <w:r>
        <w:rPr>
          <w:rStyle w:val="MarginheadingChar"/>
        </w:rPr>
        <w:t>:</w:t>
      </w:r>
      <w:r>
        <w:tab/>
      </w:r>
      <w:r w:rsidR="00EB2E2D">
        <w:t>Engineering and Maintenance Manual (EMM)</w:t>
      </w:r>
      <w:r w:rsidR="00D875A0" w:rsidRPr="00733316">
        <w:t xml:space="preserve"> </w:t>
      </w:r>
      <w:r w:rsidR="00D320B1" w:rsidRPr="00733316">
        <w:t xml:space="preserve">Chapter </w:t>
      </w:r>
      <w:r w:rsidR="00EB2E2D">
        <w:t>2</w:t>
      </w:r>
      <w:r w:rsidR="00D875A0" w:rsidRPr="00D4616F">
        <w:rPr>
          <w:i/>
        </w:rPr>
        <w:t xml:space="preserve"> Configuration Management</w:t>
      </w:r>
      <w:r w:rsidR="00EB2E2D">
        <w:rPr>
          <w:i/>
        </w:rPr>
        <w:t xml:space="preserve"> and Technical Data</w:t>
      </w:r>
    </w:p>
    <w:p w14:paraId="1F8B2706" w14:textId="2ED69690" w:rsidR="00EB2E2D" w:rsidRDefault="00EB2E2D" w:rsidP="00EB2E2D">
      <w:pPr>
        <w:pStyle w:val="GuideText-ASDEFCON"/>
      </w:pPr>
      <w:r>
        <w:t xml:space="preserve">CASG-2-Policy (E&amp;T) 12-2-002 </w:t>
      </w:r>
      <w:r w:rsidRPr="00EB2E2D">
        <w:rPr>
          <w:i/>
        </w:rPr>
        <w:t>Configuration Management</w:t>
      </w:r>
    </w:p>
    <w:p w14:paraId="3A58B236" w14:textId="77777777" w:rsidR="00592CC7" w:rsidRDefault="00592CC7" w:rsidP="00D4616F">
      <w:pPr>
        <w:pStyle w:val="GuideMarginHead-ASDEFCON"/>
      </w:pPr>
      <w:r w:rsidRPr="00A33760">
        <w:rPr>
          <w:u w:val="single"/>
        </w:rPr>
        <w:t>Guidance</w:t>
      </w:r>
      <w:r>
        <w:rPr>
          <w:rStyle w:val="MarginheadingChar"/>
        </w:rPr>
        <w:t>:</w:t>
      </w:r>
      <w:r>
        <w:tab/>
        <w:t xml:space="preserve">This DSD is required where the scope </w:t>
      </w:r>
      <w:r w:rsidR="00247E0E">
        <w:t xml:space="preserve">of </w:t>
      </w:r>
      <w:r w:rsidR="0016702C">
        <w:t>Software</w:t>
      </w:r>
      <w:r>
        <w:t xml:space="preserve"> </w:t>
      </w:r>
      <w:r w:rsidR="00A94664">
        <w:t>support</w:t>
      </w:r>
      <w:r>
        <w:t xml:space="preserve"> </w:t>
      </w:r>
      <w:r w:rsidR="00247E0E">
        <w:t xml:space="preserve">to be provided </w:t>
      </w:r>
      <w:r>
        <w:t xml:space="preserve">under the Contract </w:t>
      </w:r>
      <w:r w:rsidR="00011432">
        <w:t xml:space="preserve">includes the development of </w:t>
      </w:r>
      <w:r w:rsidR="0016702C">
        <w:t>Software</w:t>
      </w:r>
      <w:r w:rsidR="00011432">
        <w:t xml:space="preserve"> changes and non-change Services </w:t>
      </w:r>
      <w:r w:rsidR="00A33B15">
        <w:t>that</w:t>
      </w:r>
      <w:r w:rsidR="00011432">
        <w:t xml:space="preserve"> require similar </w:t>
      </w:r>
      <w:r w:rsidR="0016702C">
        <w:t>Software</w:t>
      </w:r>
      <w:r w:rsidR="00011432">
        <w:t xml:space="preserve"> </w:t>
      </w:r>
      <w:r w:rsidR="00247E0E">
        <w:t>skills and organisational capability</w:t>
      </w:r>
      <w:r w:rsidR="00011432">
        <w:t>.</w:t>
      </w:r>
      <w:r w:rsidR="00A33B15">
        <w:t xml:space="preserve"> </w:t>
      </w:r>
      <w:r w:rsidR="00011432">
        <w:t xml:space="preserve"> These Services are considered to be different to</w:t>
      </w:r>
      <w:r w:rsidR="00247E0E">
        <w:t>,</w:t>
      </w:r>
      <w:r w:rsidR="00011432">
        <w:t xml:space="preserve"> and generally</w:t>
      </w:r>
      <w:r w:rsidR="00A33B15">
        <w:t xml:space="preserve"> </w:t>
      </w:r>
      <w:r>
        <w:t xml:space="preserve">beyond the scope of </w:t>
      </w:r>
      <w:r w:rsidR="00F85893">
        <w:t>H</w:t>
      </w:r>
      <w:r>
        <w:t>elp</w:t>
      </w:r>
      <w:r w:rsidR="00F85893">
        <w:t xml:space="preserve"> D</w:t>
      </w:r>
      <w:r>
        <w:t xml:space="preserve">esk </w:t>
      </w:r>
      <w:r w:rsidR="00AA44F6">
        <w:t xml:space="preserve">Services </w:t>
      </w:r>
      <w:r w:rsidR="00B834AC">
        <w:t xml:space="preserve">and </w:t>
      </w:r>
      <w:r w:rsidR="00327EBD">
        <w:t xml:space="preserve">ICT Systems </w:t>
      </w:r>
      <w:r>
        <w:t>administration.</w:t>
      </w:r>
    </w:p>
    <w:p w14:paraId="77B98832" w14:textId="77777777" w:rsidR="001D78FB" w:rsidRDefault="001D78FB" w:rsidP="00D2667A">
      <w:pPr>
        <w:pStyle w:val="GuideText-ASDEFCON"/>
      </w:pPr>
      <w:r>
        <w:t>Note that within</w:t>
      </w:r>
      <w:r w:rsidR="00236AF5">
        <w:t xml:space="preserve"> the</w:t>
      </w:r>
      <w:r>
        <w:t xml:space="preserve"> </w:t>
      </w:r>
      <w:r w:rsidRPr="00236AF5">
        <w:rPr>
          <w:i/>
        </w:rPr>
        <w:t>ASDEFCON (Support)</w:t>
      </w:r>
      <w:r>
        <w:t xml:space="preserve"> </w:t>
      </w:r>
      <w:r w:rsidR="00236AF5">
        <w:t xml:space="preserve">template </w:t>
      </w:r>
      <w:r w:rsidR="0016702C">
        <w:t>Software</w:t>
      </w:r>
      <w:r>
        <w:t xml:space="preserve"> support</w:t>
      </w:r>
      <w:r w:rsidR="00236AF5">
        <w:t>,</w:t>
      </w:r>
      <w:r>
        <w:t xml:space="preserve"> including </w:t>
      </w:r>
      <w:r w:rsidR="00714E38">
        <w:t>‘</w:t>
      </w:r>
      <w:r w:rsidR="0016702C">
        <w:t>Software</w:t>
      </w:r>
      <w:r>
        <w:t xml:space="preserve"> maintenance</w:t>
      </w:r>
      <w:r w:rsidR="00714E38">
        <w:t>’</w:t>
      </w:r>
      <w:r w:rsidR="00236AF5">
        <w:t>,</w:t>
      </w:r>
      <w:r>
        <w:t xml:space="preserve"> is </w:t>
      </w:r>
      <w:r w:rsidR="00236AF5">
        <w:t>treated as an Engineering function and</w:t>
      </w:r>
      <w:r>
        <w:t xml:space="preserve"> not </w:t>
      </w:r>
      <w:r w:rsidR="00327EBD">
        <w:t xml:space="preserve">as </w:t>
      </w:r>
      <w:r>
        <w:t>a</w:t>
      </w:r>
      <w:r w:rsidR="00236AF5">
        <w:t xml:space="preserve"> Maintenance function.  This is</w:t>
      </w:r>
      <w:r>
        <w:t xml:space="preserve"> because</w:t>
      </w:r>
      <w:r w:rsidR="00236AF5">
        <w:t>, in general terms,</w:t>
      </w:r>
      <w:r>
        <w:t xml:space="preserve"> Maintenance aims to restore a Product to a previously approved </w:t>
      </w:r>
      <w:r w:rsidR="00B834AC">
        <w:t>C</w:t>
      </w:r>
      <w:r>
        <w:t xml:space="preserve">onfiguration </w:t>
      </w:r>
      <w:r w:rsidR="00B834AC">
        <w:t>B</w:t>
      </w:r>
      <w:r>
        <w:t xml:space="preserve">aseline; whereas Engineering includes </w:t>
      </w:r>
      <w:r w:rsidR="00236AF5">
        <w:t>the development of</w:t>
      </w:r>
      <w:r>
        <w:t xml:space="preserve"> changes to the established design</w:t>
      </w:r>
      <w:r w:rsidR="00B834AC">
        <w:t xml:space="preserve"> and</w:t>
      </w:r>
      <w:r w:rsidR="00247E0E">
        <w:t xml:space="preserve"> </w:t>
      </w:r>
      <w:r w:rsidR="00327EBD">
        <w:t xml:space="preserve">a </w:t>
      </w:r>
      <w:r w:rsidR="00247E0E">
        <w:t>corresponding update of</w:t>
      </w:r>
      <w:r w:rsidR="00B834AC">
        <w:t xml:space="preserve"> its Baseline</w:t>
      </w:r>
      <w:r>
        <w:t xml:space="preserve">.  As even </w:t>
      </w:r>
      <w:r w:rsidR="00247E0E">
        <w:t xml:space="preserve">minor </w:t>
      </w:r>
      <w:r w:rsidR="00714E38">
        <w:t>‘</w:t>
      </w:r>
      <w:r w:rsidR="0016702C">
        <w:t>Software</w:t>
      </w:r>
      <w:r>
        <w:t xml:space="preserve"> maintenance</w:t>
      </w:r>
      <w:r w:rsidR="00714E38">
        <w:t>’</w:t>
      </w:r>
      <w:r>
        <w:t xml:space="preserve"> results in a configuration change, it </w:t>
      </w:r>
      <w:r w:rsidR="00247E0E">
        <w:t>is</w:t>
      </w:r>
      <w:r>
        <w:t xml:space="preserve"> treated as an Engineering Service.</w:t>
      </w:r>
      <w:r w:rsidR="00236AF5">
        <w:t xml:space="preserve">  Likewise, </w:t>
      </w:r>
      <w:r w:rsidR="00714E38">
        <w:t>‘</w:t>
      </w:r>
      <w:r w:rsidR="00236AF5">
        <w:t>restorative maintenance</w:t>
      </w:r>
      <w:r w:rsidR="00714E38">
        <w:t>’</w:t>
      </w:r>
      <w:r w:rsidR="00236AF5">
        <w:t xml:space="preserve"> (e</w:t>
      </w:r>
      <w:r w:rsidR="00247E0E">
        <w:t>g</w:t>
      </w:r>
      <w:r w:rsidR="00236AF5">
        <w:t xml:space="preserve">, </w:t>
      </w:r>
      <w:r w:rsidR="00247E0E">
        <w:t xml:space="preserve">a </w:t>
      </w:r>
      <w:r w:rsidR="00327EBD">
        <w:t xml:space="preserve">Failure </w:t>
      </w:r>
      <w:r w:rsidR="00B834AC">
        <w:t xml:space="preserve">resolution that requires </w:t>
      </w:r>
      <w:r w:rsidR="00236AF5">
        <w:t>data back-up and recovery), which re-establishes a previous state</w:t>
      </w:r>
      <w:r w:rsidR="00247E0E">
        <w:t xml:space="preserve"> (ie, Baseline)</w:t>
      </w:r>
      <w:r w:rsidR="00236AF5">
        <w:t xml:space="preserve"> has been included </w:t>
      </w:r>
      <w:r w:rsidR="00B834AC">
        <w:t xml:space="preserve">in </w:t>
      </w:r>
      <w:r w:rsidR="00327EBD">
        <w:t xml:space="preserve">ICT Systems </w:t>
      </w:r>
      <w:r w:rsidR="00B834AC">
        <w:t>administration</w:t>
      </w:r>
      <w:r w:rsidR="00247E0E">
        <w:t>,</w:t>
      </w:r>
      <w:r w:rsidR="00B834AC">
        <w:t xml:space="preserve"> </w:t>
      </w:r>
      <w:r w:rsidR="00236AF5">
        <w:t>as a Maintenance Service.</w:t>
      </w:r>
    </w:p>
    <w:p w14:paraId="23AAEA6A" w14:textId="77777777" w:rsidR="00592CC7" w:rsidRDefault="00592CC7" w:rsidP="00D4616F">
      <w:pPr>
        <w:pStyle w:val="GuideText-ASDEFCON"/>
      </w:pPr>
      <w:r w:rsidRPr="00327EBD">
        <w:t xml:space="preserve">This DSD is intended for an ongoing requirement with </w:t>
      </w:r>
      <w:r w:rsidR="00327EBD">
        <w:t>many</w:t>
      </w:r>
      <w:r w:rsidR="00327EBD" w:rsidRPr="00327EBD">
        <w:t xml:space="preserve"> </w:t>
      </w:r>
      <w:r w:rsidR="0016702C">
        <w:t>Software</w:t>
      </w:r>
      <w:r w:rsidRPr="00327EBD">
        <w:t xml:space="preserve"> support Services being provided as Recurring Services</w:t>
      </w:r>
      <w:r w:rsidR="00664717" w:rsidRPr="00327EBD">
        <w:t xml:space="preserve"> (the default </w:t>
      </w:r>
      <w:r w:rsidR="00EC3752">
        <w:t xml:space="preserve">payment form </w:t>
      </w:r>
      <w:r w:rsidR="00664717" w:rsidRPr="00327EBD">
        <w:t>set at clause 2 of the SOW),</w:t>
      </w:r>
      <w:r w:rsidR="00F85893" w:rsidRPr="00327EBD">
        <w:t xml:space="preserve"> while</w:t>
      </w:r>
      <w:r w:rsidR="00A94664" w:rsidRPr="00327EBD">
        <w:t xml:space="preserve"> </w:t>
      </w:r>
      <w:r w:rsidRPr="00327EBD">
        <w:t>establish</w:t>
      </w:r>
      <w:r w:rsidR="00664717" w:rsidRPr="00327EBD">
        <w:t>ing</w:t>
      </w:r>
      <w:r w:rsidRPr="00327EBD">
        <w:t xml:space="preserve"> the framework for conducting </w:t>
      </w:r>
      <w:r w:rsidR="00EC3752">
        <w:t xml:space="preserve">the more significant </w:t>
      </w:r>
      <w:r w:rsidR="0016702C">
        <w:t>Software</w:t>
      </w:r>
      <w:r w:rsidRPr="00327EBD">
        <w:t xml:space="preserve"> </w:t>
      </w:r>
      <w:r w:rsidR="00F85893" w:rsidRPr="00327EBD">
        <w:t xml:space="preserve">changes </w:t>
      </w:r>
      <w:r w:rsidRPr="00327EBD">
        <w:t>as S&amp;Q Services.</w:t>
      </w:r>
      <w:r w:rsidR="00E95F7F">
        <w:t xml:space="preserve"> </w:t>
      </w:r>
      <w:r w:rsidR="00A33B15" w:rsidRPr="00327EBD">
        <w:t xml:space="preserve"> </w:t>
      </w:r>
      <w:r w:rsidR="00F85893" w:rsidRPr="00327EBD">
        <w:t xml:space="preserve">S&amp;Q Services </w:t>
      </w:r>
      <w:r w:rsidR="00664717" w:rsidRPr="00327EBD">
        <w:t>may</w:t>
      </w:r>
      <w:r w:rsidR="00F85893" w:rsidRPr="00327EBD">
        <w:t xml:space="preserve"> also be performed by an appropriately resourced Contractor Standing Capability (CSC), </w:t>
      </w:r>
      <w:r w:rsidR="00EC3752">
        <w:t>incorporated into the Contract using the CSC Module</w:t>
      </w:r>
      <w:r w:rsidR="00F85893" w:rsidRPr="00327EBD">
        <w:t xml:space="preserve">; however, </w:t>
      </w:r>
      <w:r w:rsidR="00664717" w:rsidRPr="00327EBD">
        <w:t xml:space="preserve">depending on the approach taken, the drafter could convert all Services provided through this DSD </w:t>
      </w:r>
      <w:r w:rsidR="00EC3752">
        <w:t>to</w:t>
      </w:r>
      <w:r w:rsidR="00664717" w:rsidRPr="00327EBD">
        <w:t xml:space="preserve"> CSC </w:t>
      </w:r>
      <w:r w:rsidR="00EC3752" w:rsidRPr="00327EBD">
        <w:t>Task</w:t>
      </w:r>
      <w:r w:rsidR="00EC3752">
        <w:t>s</w:t>
      </w:r>
      <w:r w:rsidR="00664717" w:rsidRPr="00327EBD">
        <w:t xml:space="preserve">.  </w:t>
      </w:r>
      <w:r w:rsidRPr="00327EBD">
        <w:t xml:space="preserve">Drafters will need to indicate clearly to tenderers, which Services are to be </w:t>
      </w:r>
      <w:r w:rsidR="00664717" w:rsidRPr="00327EBD">
        <w:t>provided</w:t>
      </w:r>
      <w:r w:rsidRPr="00327EBD">
        <w:t xml:space="preserve"> as</w:t>
      </w:r>
      <w:r w:rsidR="00664717" w:rsidRPr="00327EBD">
        <w:t xml:space="preserve"> anything other than</w:t>
      </w:r>
      <w:r w:rsidRPr="00327EBD">
        <w:t xml:space="preserve"> Recurring Services and </w:t>
      </w:r>
      <w:r w:rsidR="00A33B15" w:rsidRPr="00327EBD">
        <w:t>the expected</w:t>
      </w:r>
      <w:r w:rsidRPr="00327EBD">
        <w:t xml:space="preserve"> level of effort</w:t>
      </w:r>
      <w:r w:rsidR="00664717" w:rsidRPr="00327EBD">
        <w:t xml:space="preserve"> (through supporting tender information)</w:t>
      </w:r>
      <w:r w:rsidRPr="00327EBD">
        <w:t>.</w:t>
      </w:r>
    </w:p>
    <w:p w14:paraId="6EEFAEE9" w14:textId="77777777" w:rsidR="00686486" w:rsidRDefault="00686486" w:rsidP="00D4616F">
      <w:pPr>
        <w:pStyle w:val="GuideText-ASDEFCON"/>
      </w:pPr>
      <w:r>
        <w:t xml:space="preserve">While the DSD can be used to manage Major Changes, the Commonwealth Representative may ultimately choose to undertake a more significant </w:t>
      </w:r>
      <w:r w:rsidR="0016702C">
        <w:t>Software</w:t>
      </w:r>
      <w:r>
        <w:t xml:space="preserve"> development program using a new Contract (Acquisition), which may</w:t>
      </w:r>
      <w:r w:rsidR="00561B97">
        <w:t>, or may not,</w:t>
      </w:r>
      <w:r>
        <w:t xml:space="preserve"> be linked to the Contract (Support).</w:t>
      </w:r>
    </w:p>
    <w:p w14:paraId="7C1608A4" w14:textId="77777777" w:rsidR="00592CC7" w:rsidRDefault="00592CC7" w:rsidP="00D4616F">
      <w:pPr>
        <w:pStyle w:val="GuideText-ASDEFCON"/>
      </w:pPr>
      <w:r>
        <w:t>Th</w:t>
      </w:r>
      <w:r w:rsidR="00664717">
        <w:t>is</w:t>
      </w:r>
      <w:r>
        <w:t xml:space="preserve"> DSD require</w:t>
      </w:r>
      <w:r w:rsidR="00664717">
        <w:t>s</w:t>
      </w:r>
      <w:r>
        <w:t xml:space="preserve"> additional tailoring, depending upon the </w:t>
      </w:r>
      <w:r w:rsidR="0016702C">
        <w:t>Software</w:t>
      </w:r>
      <w:r w:rsidR="0076156A">
        <w:t xml:space="preserve"> support </w:t>
      </w:r>
      <w:r w:rsidR="003C0D9D">
        <w:t>Services to be provided</w:t>
      </w:r>
      <w:r>
        <w:t xml:space="preserve">.  </w:t>
      </w:r>
      <w:r w:rsidR="0076156A">
        <w:t xml:space="preserve">For example, some Services may not be required due to arrangements with other providers (eg, vendor support).  The DSD may also be tailored to suit the management framework proposed.  </w:t>
      </w:r>
      <w:r>
        <w:t>For example, if the</w:t>
      </w:r>
      <w:r w:rsidR="00561B97">
        <w:t xml:space="preserve"> Contract</w:t>
      </w:r>
      <w:r>
        <w:t xml:space="preserve"> inclu</w:t>
      </w:r>
      <w:r w:rsidR="00561B97">
        <w:t>des</w:t>
      </w:r>
      <w:r>
        <w:t xml:space="preserve"> </w:t>
      </w:r>
      <w:r w:rsidR="00A33B15">
        <w:t>a</w:t>
      </w:r>
      <w:r>
        <w:t xml:space="preserve"> CSC </w:t>
      </w:r>
      <w:r w:rsidR="00561B97">
        <w:t>with a</w:t>
      </w:r>
      <w:r>
        <w:t xml:space="preserve"> </w:t>
      </w:r>
      <w:r w:rsidR="0016702C">
        <w:t>Software</w:t>
      </w:r>
      <w:r>
        <w:t xml:space="preserve"> support</w:t>
      </w:r>
      <w:r w:rsidR="00561B97">
        <w:t xml:space="preserve"> capability</w:t>
      </w:r>
      <w:r>
        <w:t xml:space="preserve">, then tailoring may </w:t>
      </w:r>
      <w:r w:rsidR="00561B97">
        <w:t>reflect availability of</w:t>
      </w:r>
      <w:r w:rsidR="00A33B15">
        <w:t xml:space="preserve"> the CSC</w:t>
      </w:r>
      <w:r w:rsidR="00664717">
        <w:t xml:space="preserve"> workforce</w:t>
      </w:r>
      <w:r w:rsidR="00561B97">
        <w:t xml:space="preserve"> to perform S&amp;Q Services, rather than </w:t>
      </w:r>
      <w:r w:rsidR="0076156A">
        <w:t>having a large</w:t>
      </w:r>
      <w:r w:rsidR="00561B97">
        <w:t xml:space="preserve"> amount of Recurring Services</w:t>
      </w:r>
      <w:r w:rsidR="0076156A">
        <w:t xml:space="preserve"> </w:t>
      </w:r>
      <w:r w:rsidR="00561B97">
        <w:t>to maintain a skill</w:t>
      </w:r>
      <w:r w:rsidR="0076156A">
        <w:t>ed workforce when the long-term volume of work is mostly unknown</w:t>
      </w:r>
      <w:r>
        <w:t>.</w:t>
      </w:r>
    </w:p>
    <w:p w14:paraId="74568046" w14:textId="77777777" w:rsidR="00592CC7" w:rsidRDefault="00592CC7" w:rsidP="00D4616F">
      <w:pPr>
        <w:pStyle w:val="GuideText-ASDEFCON"/>
      </w:pPr>
      <w:r>
        <w:lastRenderedPageBreak/>
        <w:t xml:space="preserve">The list of </w:t>
      </w:r>
      <w:r w:rsidR="0016702C">
        <w:t>Software</w:t>
      </w:r>
      <w:r>
        <w:t xml:space="preserve"> </w:t>
      </w:r>
      <w:r w:rsidR="00664717">
        <w:t xml:space="preserve">Products </w:t>
      </w:r>
      <w:r w:rsidR="00B834AC">
        <w:t>Being</w:t>
      </w:r>
      <w:r>
        <w:t xml:space="preserve"> </w:t>
      </w:r>
      <w:r w:rsidR="00B834AC">
        <w:t>S</w:t>
      </w:r>
      <w:r>
        <w:t xml:space="preserve">upported </w:t>
      </w:r>
      <w:r w:rsidR="00664717">
        <w:t xml:space="preserve">(including applications, modules, data libraries and other ‘objects’) </w:t>
      </w:r>
      <w:r>
        <w:t xml:space="preserve">must be included in Annex A to the SOW. </w:t>
      </w:r>
      <w:r w:rsidR="002912AC">
        <w:t xml:space="preserve"> The</w:t>
      </w:r>
      <w:r w:rsidR="00C6207C">
        <w:t xml:space="preserve"> list</w:t>
      </w:r>
      <w:r w:rsidR="002912AC">
        <w:t>(s)</w:t>
      </w:r>
      <w:r w:rsidR="00C6207C">
        <w:t xml:space="preserve"> of </w:t>
      </w:r>
      <w:r w:rsidR="0016702C">
        <w:t>Software</w:t>
      </w:r>
      <w:r w:rsidR="002912AC">
        <w:t xml:space="preserve"> at Annex A </w:t>
      </w:r>
      <w:r w:rsidR="00C6207C">
        <w:t xml:space="preserve">need to be tailored to identify different support </w:t>
      </w:r>
      <w:r w:rsidR="002912AC">
        <w:t xml:space="preserve">functions </w:t>
      </w:r>
      <w:r w:rsidR="00664717">
        <w:t xml:space="preserve">to be provided to </w:t>
      </w:r>
      <w:r w:rsidR="002912AC">
        <w:t>each of the</w:t>
      </w:r>
      <w:r w:rsidR="00664717">
        <w:t xml:space="preserve"> </w:t>
      </w:r>
      <w:r w:rsidR="0016702C">
        <w:t>Software</w:t>
      </w:r>
      <w:r w:rsidR="00664717">
        <w:t xml:space="preserve"> P</w:t>
      </w:r>
      <w:r w:rsidR="00C6207C">
        <w:t>roducts</w:t>
      </w:r>
      <w:r w:rsidR="00664717">
        <w:t xml:space="preserve">; for example, the Contractor </w:t>
      </w:r>
      <w:r w:rsidR="0076156A">
        <w:t xml:space="preserve">is likely to </w:t>
      </w:r>
      <w:r w:rsidR="00664717">
        <w:t xml:space="preserve">have different responsibilities for </w:t>
      </w:r>
      <w:r w:rsidR="0076156A">
        <w:t xml:space="preserve">bespoke or </w:t>
      </w:r>
      <w:r w:rsidR="00664717">
        <w:t>custom</w:t>
      </w:r>
      <w:r w:rsidR="0076156A">
        <w:t>ised</w:t>
      </w:r>
      <w:r w:rsidR="00664717">
        <w:t xml:space="preserve"> </w:t>
      </w:r>
      <w:r w:rsidR="0016702C">
        <w:t>Software</w:t>
      </w:r>
      <w:r w:rsidR="00664717">
        <w:t xml:space="preserve"> when compared to </w:t>
      </w:r>
      <w:r w:rsidR="0016702C">
        <w:t>Software</w:t>
      </w:r>
      <w:r w:rsidR="00664717">
        <w:t xml:space="preserve"> </w:t>
      </w:r>
      <w:r w:rsidR="00EC3752">
        <w:t xml:space="preserve">that is sourced </w:t>
      </w:r>
      <w:r w:rsidR="00664717">
        <w:t xml:space="preserve">from </w:t>
      </w:r>
      <w:r w:rsidR="0076156A">
        <w:t xml:space="preserve">OEMs and </w:t>
      </w:r>
      <w:r w:rsidR="00664717">
        <w:t>other vendors</w:t>
      </w:r>
      <w:r w:rsidR="00C6207C">
        <w:t xml:space="preserve">. </w:t>
      </w:r>
      <w:r>
        <w:t xml:space="preserve"> If this list </w:t>
      </w:r>
      <w:r w:rsidR="00C6207C">
        <w:t xml:space="preserve">of </w:t>
      </w:r>
      <w:r w:rsidR="0016702C">
        <w:t>Software</w:t>
      </w:r>
      <w:r w:rsidR="00C6207C">
        <w:t xml:space="preserve"> </w:t>
      </w:r>
      <w:r>
        <w:t>is not known (or knowable) at the Effective Date (eg</w:t>
      </w:r>
      <w:r w:rsidR="00C6207C">
        <w:t>,</w:t>
      </w:r>
      <w:r>
        <w:t xml:space="preserve"> if the Contract is </w:t>
      </w:r>
      <w:r w:rsidR="0076156A">
        <w:t xml:space="preserve">linked to and </w:t>
      </w:r>
      <w:r>
        <w:t>accompanying a Contract (Acquisition)), then Annex A will need to be updated through CCP action when the information is known</w:t>
      </w:r>
      <w:r w:rsidR="000915B9">
        <w:t xml:space="preserve">, generally at some time </w:t>
      </w:r>
      <w:r w:rsidR="00695CA6">
        <w:t>after the Contract (Acquis</w:t>
      </w:r>
      <w:r w:rsidR="0018721F">
        <w:t>i</w:t>
      </w:r>
      <w:r w:rsidR="00695CA6">
        <w:t>tion)</w:t>
      </w:r>
      <w:r w:rsidR="0076156A">
        <w:t xml:space="preserve"> Detailed Design Review and </w:t>
      </w:r>
      <w:r w:rsidR="000915B9">
        <w:t xml:space="preserve">prior to the </w:t>
      </w:r>
      <w:r w:rsidR="00695CA6">
        <w:t xml:space="preserve">Contract (Support) </w:t>
      </w:r>
      <w:r w:rsidR="000915B9">
        <w:t>Operative Date</w:t>
      </w:r>
      <w:r>
        <w:t>.</w:t>
      </w:r>
    </w:p>
    <w:p w14:paraId="3583F1A5" w14:textId="77777777" w:rsidR="00592CC7" w:rsidRPr="00D4616F" w:rsidRDefault="00592CC7" w:rsidP="00D4616F">
      <w:pPr>
        <w:pStyle w:val="GuideMarginHead-ASDEFCON"/>
        <w:rPr>
          <w:u w:val="single"/>
        </w:rPr>
      </w:pPr>
      <w:r w:rsidRPr="00D4616F">
        <w:rPr>
          <w:u w:val="single"/>
        </w:rPr>
        <w:t>Related Clauses/Documents:</w:t>
      </w:r>
    </w:p>
    <w:p w14:paraId="21DA164B" w14:textId="7A1B4E8E" w:rsidR="00592CC7" w:rsidRDefault="00592CC7" w:rsidP="0094143C">
      <w:pPr>
        <w:pStyle w:val="GuideText-ASDEFCON"/>
      </w:pPr>
      <w:r>
        <w:t xml:space="preserve">DSD-ENG-SERV, DSD-ENG-CM, </w:t>
      </w:r>
      <w:r w:rsidR="00F5400D">
        <w:t xml:space="preserve">DSD-ENG-SEC, </w:t>
      </w:r>
      <w:r>
        <w:t>DSD-MNT</w:t>
      </w:r>
      <w:r w:rsidR="00A33B15">
        <w:t>-</w:t>
      </w:r>
      <w:r>
        <w:t>SA</w:t>
      </w:r>
      <w:r w:rsidR="0076156A">
        <w:t>, DSD-OPS-HLPDSK</w:t>
      </w:r>
      <w:r w:rsidR="00C613C4">
        <w:t xml:space="preserve"> and</w:t>
      </w:r>
      <w:r w:rsidR="00A33B15">
        <w:t xml:space="preserve"> DSD-ENG-CSC</w:t>
      </w:r>
    </w:p>
    <w:p w14:paraId="4695FC6F" w14:textId="77777777" w:rsidR="00592CC7" w:rsidRDefault="00592CC7" w:rsidP="0094143C">
      <w:pPr>
        <w:pStyle w:val="GuideText-ASDEFCON"/>
      </w:pPr>
      <w:r>
        <w:t>DID-ENG-CEMP, DID-ENG-CMP</w:t>
      </w:r>
      <w:r w:rsidR="003A0D8D">
        <w:t>,</w:t>
      </w:r>
      <w:r>
        <w:t xml:space="preserve"> DID-</w:t>
      </w:r>
      <w:r w:rsidR="00FE38C6">
        <w:t>ILS</w:t>
      </w:r>
      <w:r>
        <w:t>-</w:t>
      </w:r>
      <w:r w:rsidR="00EE0EAA">
        <w:t>SW-</w:t>
      </w:r>
      <w:r>
        <w:t>SWSP and</w:t>
      </w:r>
      <w:r w:rsidR="003A0D8D">
        <w:t xml:space="preserve"> (optionally)</w:t>
      </w:r>
      <w:r>
        <w:t xml:space="preserve"> DID-ENG-</w:t>
      </w:r>
      <w:r w:rsidR="003A0D8D">
        <w:t>SW</w:t>
      </w:r>
      <w:r>
        <w:t>-S</w:t>
      </w:r>
      <w:r w:rsidR="00364106">
        <w:t>W</w:t>
      </w:r>
      <w:r>
        <w:t>MP</w:t>
      </w:r>
    </w:p>
    <w:p w14:paraId="03020937" w14:textId="77777777" w:rsidR="00592CC7" w:rsidRDefault="00592CC7" w:rsidP="00D2667A">
      <w:pPr>
        <w:pStyle w:val="GuideMarginHead-ASDEFCON"/>
      </w:pPr>
      <w:r w:rsidRPr="00D2667A">
        <w:rPr>
          <w:u w:val="single"/>
        </w:rPr>
        <w:t>Optional Clauses</w:t>
      </w:r>
      <w:r w:rsidRPr="00D2667A">
        <w:t>:</w:t>
      </w:r>
      <w:r>
        <w:tab/>
      </w:r>
      <w:r w:rsidRPr="0094143C">
        <w:rPr>
          <w:rStyle w:val="GuideText-ASDEFCONChar"/>
        </w:rPr>
        <w:t>None</w:t>
      </w:r>
    </w:p>
    <w:p w14:paraId="00284320" w14:textId="110DB571" w:rsidR="00A2640D" w:rsidRDefault="00A2640D" w:rsidP="00A2640D">
      <w:pPr>
        <w:pStyle w:val="heading"/>
      </w:pPr>
      <w:r>
        <w:fldChar w:fldCharType="begin"/>
      </w:r>
      <w:r>
        <w:instrText xml:space="preserve"> REF _Ref352739980 \r \h </w:instrText>
      </w:r>
      <w:r>
        <w:fldChar w:fldCharType="separate"/>
      </w:r>
      <w:r w:rsidR="00F33556">
        <w:t>4</w:t>
      </w:r>
      <w:r>
        <w:fldChar w:fldCharType="end"/>
      </w:r>
      <w:r>
        <w:tab/>
      </w:r>
      <w:r>
        <w:fldChar w:fldCharType="begin"/>
      </w:r>
      <w:r>
        <w:instrText xml:space="preserve"> REF _Ref352739980 \h </w:instrText>
      </w:r>
      <w:r>
        <w:fldChar w:fldCharType="separate"/>
      </w:r>
      <w:r w:rsidR="00F33556">
        <w:t>INTER-RELATIONSHIPS</w:t>
      </w:r>
      <w:r>
        <w:fldChar w:fldCharType="end"/>
      </w:r>
    </w:p>
    <w:p w14:paraId="23A3C253" w14:textId="77777777" w:rsidR="00A2640D" w:rsidRDefault="00A2640D" w:rsidP="0094143C">
      <w:pPr>
        <w:pStyle w:val="GuideMarginHead-ASDEFCON"/>
      </w:pPr>
      <w:r w:rsidRPr="00A33760">
        <w:rPr>
          <w:u w:val="single"/>
        </w:rPr>
        <w:t>Status</w:t>
      </w:r>
      <w:r>
        <w:rPr>
          <w:rStyle w:val="MarginheadingChar"/>
        </w:rPr>
        <w:t>:</w:t>
      </w:r>
      <w:r>
        <w:tab/>
        <w:t>Core</w:t>
      </w:r>
    </w:p>
    <w:p w14:paraId="5C62AE41" w14:textId="77777777" w:rsidR="00A2640D" w:rsidRDefault="00A2640D" w:rsidP="0094143C">
      <w:pPr>
        <w:pStyle w:val="GuideMarginHead-ASDEFCON"/>
      </w:pPr>
      <w:r w:rsidRPr="00A33760">
        <w:rPr>
          <w:u w:val="single"/>
        </w:rPr>
        <w:t>Purpose</w:t>
      </w:r>
      <w:r>
        <w:rPr>
          <w:rStyle w:val="MarginheadingChar"/>
        </w:rPr>
        <w:t>:</w:t>
      </w:r>
      <w:r>
        <w:tab/>
        <w:t xml:space="preserve">To identify the principle inter-related sections of the </w:t>
      </w:r>
      <w:r w:rsidR="0050584C">
        <w:t>SOW, including other DSDs</w:t>
      </w:r>
      <w:r>
        <w:t>.</w:t>
      </w:r>
    </w:p>
    <w:p w14:paraId="50C3E7D4" w14:textId="77777777" w:rsidR="00A2640D" w:rsidRDefault="00A2640D" w:rsidP="0094143C">
      <w:pPr>
        <w:pStyle w:val="GuideMarginHead-ASDEFCON"/>
      </w:pPr>
      <w:r w:rsidRPr="00D2667A">
        <w:rPr>
          <w:u w:val="single"/>
        </w:rPr>
        <w:t>Policy</w:t>
      </w:r>
      <w:r>
        <w:rPr>
          <w:rStyle w:val="MarginheadingChar"/>
        </w:rPr>
        <w:t>:</w:t>
      </w:r>
      <w:r>
        <w:tab/>
        <w:t>Nil</w:t>
      </w:r>
    </w:p>
    <w:p w14:paraId="06A17F4B" w14:textId="694C3897" w:rsidR="00870A58" w:rsidRDefault="00A2640D" w:rsidP="0094143C">
      <w:pPr>
        <w:pStyle w:val="GuideMarginHead-ASDEFCON"/>
      </w:pPr>
      <w:r w:rsidRPr="00A33760">
        <w:rPr>
          <w:u w:val="single"/>
        </w:rPr>
        <w:t>Guidance</w:t>
      </w:r>
      <w:r>
        <w:rPr>
          <w:rStyle w:val="MarginheadingChar"/>
        </w:rPr>
        <w:t>:</w:t>
      </w:r>
      <w:r>
        <w:tab/>
      </w:r>
      <w:r w:rsidR="00870A58">
        <w:t xml:space="preserve">Clause </w:t>
      </w:r>
      <w:r w:rsidR="00870A58">
        <w:fldChar w:fldCharType="begin"/>
      </w:r>
      <w:r w:rsidR="00870A58">
        <w:instrText xml:space="preserve"> REF _Ref352739980 \r \h </w:instrText>
      </w:r>
      <w:r w:rsidR="00870A58">
        <w:fldChar w:fldCharType="separate"/>
      </w:r>
      <w:r w:rsidR="00F33556">
        <w:t>4</w:t>
      </w:r>
      <w:r w:rsidR="00870A58">
        <w:fldChar w:fldCharType="end"/>
      </w:r>
      <w:r w:rsidR="00870A58">
        <w:t xml:space="preserve"> should be updated to reflect the inter-related DSDs that are included in the draft Contract.</w:t>
      </w:r>
    </w:p>
    <w:p w14:paraId="7C9D1A76" w14:textId="79A696AC" w:rsidR="00A2640D" w:rsidRDefault="0050584C" w:rsidP="0094143C">
      <w:pPr>
        <w:pStyle w:val="GuideText-ASDEFCON"/>
      </w:pPr>
      <w:r>
        <w:t xml:space="preserve">Through clause </w:t>
      </w:r>
      <w:r>
        <w:fldChar w:fldCharType="begin"/>
      </w:r>
      <w:r>
        <w:instrText xml:space="preserve"> REF _Ref352740434 \r \h </w:instrText>
      </w:r>
      <w:r w:rsidR="0094143C">
        <w:instrText xml:space="preserve"> \* MERGEFORMAT </w:instrText>
      </w:r>
      <w:r>
        <w:fldChar w:fldCharType="separate"/>
      </w:r>
      <w:r w:rsidR="00F33556">
        <w:t>4.2</w:t>
      </w:r>
      <w:r>
        <w:fldChar w:fldCharType="end"/>
      </w:r>
      <w:r>
        <w:t>, this DSD is inter-related with other Engineering Services including the overall management of Engineering Services defined in DSD-ENG-SERV and the Approved Contractor Engineering Management Plan (CEMP), and DSD-ENG-CM for Configuration Management, when applicable.</w:t>
      </w:r>
    </w:p>
    <w:p w14:paraId="320D263E" w14:textId="77E781C1" w:rsidR="00A2640D" w:rsidRDefault="0050584C" w:rsidP="0094143C">
      <w:pPr>
        <w:pStyle w:val="GuideText-ASDEFCON"/>
      </w:pPr>
      <w:r>
        <w:t xml:space="preserve">Drafters </w:t>
      </w:r>
      <w:r w:rsidR="00CE4BFC">
        <w:t xml:space="preserve">may </w:t>
      </w:r>
      <w:r>
        <w:t xml:space="preserve">need to tailor clauses </w:t>
      </w:r>
      <w:r>
        <w:fldChar w:fldCharType="begin"/>
      </w:r>
      <w:r>
        <w:instrText xml:space="preserve"> REF _Ref356207933 \r \h </w:instrText>
      </w:r>
      <w:r w:rsidR="0094143C">
        <w:instrText xml:space="preserve"> \* MERGEFORMAT </w:instrText>
      </w:r>
      <w:r>
        <w:fldChar w:fldCharType="separate"/>
      </w:r>
      <w:r w:rsidR="00F33556">
        <w:t>4.3</w:t>
      </w:r>
      <w:r>
        <w:fldChar w:fldCharType="end"/>
      </w:r>
      <w:r>
        <w:t xml:space="preserve"> to </w:t>
      </w:r>
      <w:r>
        <w:fldChar w:fldCharType="begin"/>
      </w:r>
      <w:r>
        <w:instrText xml:space="preserve"> REF _Ref356207935 \r \h </w:instrText>
      </w:r>
      <w:r w:rsidR="0094143C">
        <w:instrText xml:space="preserve"> \* MERGEFORMAT </w:instrText>
      </w:r>
      <w:r>
        <w:fldChar w:fldCharType="separate"/>
      </w:r>
      <w:r w:rsidR="00F33556">
        <w:t>4.5</w:t>
      </w:r>
      <w:r>
        <w:fldChar w:fldCharType="end"/>
      </w:r>
      <w:r>
        <w:t xml:space="preserve"> for the other inter-related Services </w:t>
      </w:r>
      <w:r w:rsidR="00CE4BFC">
        <w:t>(ie</w:t>
      </w:r>
      <w:r w:rsidR="00870A58">
        <w:t xml:space="preserve">, those not included within Engineering Services) </w:t>
      </w:r>
      <w:r>
        <w:t>required by the Contract.</w:t>
      </w:r>
    </w:p>
    <w:p w14:paraId="3D80D84A" w14:textId="77777777" w:rsidR="009E064C" w:rsidRDefault="000C079D" w:rsidP="0094143C">
      <w:pPr>
        <w:pStyle w:val="GuideText-ASDEFCON"/>
      </w:pPr>
      <w:r>
        <w:t xml:space="preserve">DSDs </w:t>
      </w:r>
      <w:r w:rsidR="00870A58">
        <w:t>primarily related to</w:t>
      </w:r>
      <w:r>
        <w:t xml:space="preserve"> </w:t>
      </w:r>
      <w:r w:rsidR="00870A58">
        <w:t>ICT Systems</w:t>
      </w:r>
      <w:r>
        <w:t xml:space="preserve"> </w:t>
      </w:r>
      <w:r w:rsidR="00870A58">
        <w:t xml:space="preserve">(or just </w:t>
      </w:r>
      <w:r w:rsidR="0016702C">
        <w:t>Software</w:t>
      </w:r>
      <w:r w:rsidR="00870A58">
        <w:t xml:space="preserve">) </w:t>
      </w:r>
      <w:r>
        <w:t xml:space="preserve">are DSD-OPS-HLPDSK, DSD-MNT-SA, and this DSD.  Depending on the scope of </w:t>
      </w:r>
      <w:r w:rsidR="00870A58">
        <w:t xml:space="preserve">the </w:t>
      </w:r>
      <w:r>
        <w:t>Services,</w:t>
      </w:r>
      <w:r w:rsidR="00870A58">
        <w:t xml:space="preserve"> not</w:t>
      </w:r>
      <w:r>
        <w:t xml:space="preserve"> all DSD</w:t>
      </w:r>
      <w:r w:rsidR="00CE4BFC">
        <w:t>s</w:t>
      </w:r>
      <w:r>
        <w:t xml:space="preserve"> may be </w:t>
      </w:r>
      <w:r w:rsidR="00870A58">
        <w:t>needed</w:t>
      </w:r>
      <w:r w:rsidR="0050584C">
        <w:t xml:space="preserve">.  </w:t>
      </w:r>
      <w:r w:rsidR="00870A58">
        <w:t xml:space="preserve">In some cases, </w:t>
      </w:r>
      <w:r w:rsidR="00CE4BFC">
        <w:t>if</w:t>
      </w:r>
      <w:r w:rsidR="00870A58">
        <w:t xml:space="preserve"> </w:t>
      </w:r>
      <w:r w:rsidR="00EF112A">
        <w:t xml:space="preserve">only one or two clauses are required from one of these DSDs, it may be more efficient for management purposes to </w:t>
      </w:r>
      <w:r w:rsidR="00CE4BFC">
        <w:t>transfer</w:t>
      </w:r>
      <w:r w:rsidR="00EF112A">
        <w:t xml:space="preserve"> the required</w:t>
      </w:r>
      <w:r w:rsidR="00870A58">
        <w:t xml:space="preserve"> </w:t>
      </w:r>
      <w:r>
        <w:t xml:space="preserve">clauses </w:t>
      </w:r>
      <w:r w:rsidR="00EF112A">
        <w:t>into another</w:t>
      </w:r>
      <w:r>
        <w:t xml:space="preserve"> DSD</w:t>
      </w:r>
      <w:r w:rsidR="00EF112A">
        <w:t xml:space="preserve"> and not use</w:t>
      </w:r>
      <w:r w:rsidR="00CE4BFC">
        <w:t xml:space="preserve"> the original DSD</w:t>
      </w:r>
      <w:r>
        <w:t>.</w:t>
      </w:r>
    </w:p>
    <w:p w14:paraId="12F65877" w14:textId="77777777" w:rsidR="00A2640D" w:rsidRPr="0094143C" w:rsidRDefault="00A2640D" w:rsidP="0094143C">
      <w:pPr>
        <w:pStyle w:val="GuideMarginHead-ASDEFCON"/>
        <w:rPr>
          <w:u w:val="single"/>
        </w:rPr>
      </w:pPr>
      <w:r w:rsidRPr="0094143C">
        <w:rPr>
          <w:u w:val="single"/>
        </w:rPr>
        <w:t>Related Clauses/ Documents:</w:t>
      </w:r>
    </w:p>
    <w:p w14:paraId="0FAC8EF2" w14:textId="62177102" w:rsidR="00A2640D" w:rsidRDefault="00A2640D" w:rsidP="0094143C">
      <w:pPr>
        <w:pStyle w:val="GuideText-ASDEFCON"/>
      </w:pPr>
      <w:r>
        <w:t xml:space="preserve">DSD-ENG-SERV for the management of Engineering Services, including </w:t>
      </w:r>
      <w:r w:rsidR="00CE4BFC">
        <w:t xml:space="preserve">for </w:t>
      </w:r>
      <w:r w:rsidR="009E064C">
        <w:t>change proposals.</w:t>
      </w:r>
    </w:p>
    <w:p w14:paraId="38574194" w14:textId="187E64E1" w:rsidR="00F5400D" w:rsidRDefault="00F5400D" w:rsidP="0094143C">
      <w:pPr>
        <w:pStyle w:val="GuideText-ASDEFCON"/>
      </w:pPr>
      <w:r>
        <w:t>DSD-ENG-SEC for the management and update of Software that is, or is part of a Security System of Interest (SSoI).</w:t>
      </w:r>
    </w:p>
    <w:p w14:paraId="69F498DA" w14:textId="77777777" w:rsidR="00A2640D" w:rsidRDefault="00A2640D" w:rsidP="0094143C">
      <w:pPr>
        <w:pStyle w:val="GuideText-ASDEFCON"/>
      </w:pPr>
      <w:r>
        <w:t xml:space="preserve">DSD-OPS-HLPDSK for </w:t>
      </w:r>
      <w:r w:rsidR="0050584C">
        <w:t xml:space="preserve">the provision of </w:t>
      </w:r>
      <w:r>
        <w:t>help desk Services</w:t>
      </w:r>
      <w:r w:rsidR="009E064C">
        <w:t>.</w:t>
      </w:r>
    </w:p>
    <w:p w14:paraId="6798D336" w14:textId="77777777" w:rsidR="00A2640D" w:rsidRDefault="00A2640D" w:rsidP="0094143C">
      <w:pPr>
        <w:pStyle w:val="GuideText-ASDEFCON"/>
      </w:pPr>
      <w:r>
        <w:t xml:space="preserve">DSD-MNT-SA for </w:t>
      </w:r>
      <w:r w:rsidR="0050584C">
        <w:t xml:space="preserve">the provision of </w:t>
      </w:r>
      <w:r>
        <w:t>systems administration Services</w:t>
      </w:r>
      <w:r w:rsidR="009E064C">
        <w:t>.</w:t>
      </w:r>
    </w:p>
    <w:p w14:paraId="6CEBADA9" w14:textId="77777777" w:rsidR="00A2640D" w:rsidRDefault="00A2640D" w:rsidP="0094143C">
      <w:pPr>
        <w:pStyle w:val="GuideText-ASDEFCON"/>
      </w:pPr>
      <w:r>
        <w:t>DSD-MNT-MGT and DSD-MNT-SERV for the management and maintenance o</w:t>
      </w:r>
      <w:r w:rsidR="009E064C">
        <w:t>f</w:t>
      </w:r>
      <w:r>
        <w:t xml:space="preserve"> ICT </w:t>
      </w:r>
      <w:r w:rsidR="0050584C">
        <w:t xml:space="preserve">Systems </w:t>
      </w:r>
      <w:r>
        <w:t>hardware.</w:t>
      </w:r>
    </w:p>
    <w:p w14:paraId="28720D94" w14:textId="5DC8A72D" w:rsidR="00A2640D" w:rsidRPr="0094143C" w:rsidRDefault="00A2640D" w:rsidP="00D2667A">
      <w:pPr>
        <w:pStyle w:val="GuideMarginHead-ASDEFCON"/>
        <w:rPr>
          <w:rStyle w:val="GuideText-ASDEFCONChar"/>
        </w:rPr>
      </w:pPr>
      <w:r w:rsidRPr="00D2667A">
        <w:rPr>
          <w:u w:val="single"/>
        </w:rPr>
        <w:t>Optional Clauses</w:t>
      </w:r>
      <w:r w:rsidRPr="00D2667A">
        <w:t>:</w:t>
      </w:r>
      <w:r w:rsidRPr="0094143C">
        <w:rPr>
          <w:rStyle w:val="GuideText-ASDEFCONChar"/>
        </w:rPr>
        <w:tab/>
      </w:r>
      <w:r w:rsidR="009E7DCB">
        <w:rPr>
          <w:rStyle w:val="GuideText-ASDEFCONChar"/>
        </w:rPr>
        <w:t>None</w:t>
      </w:r>
    </w:p>
    <w:p w14:paraId="3A7FB0DF" w14:textId="00099E01" w:rsidR="00592CC7" w:rsidRDefault="00F85893" w:rsidP="00502FA1">
      <w:pPr>
        <w:pStyle w:val="heading"/>
        <w:keepNext/>
      </w:pPr>
      <w:r>
        <w:fldChar w:fldCharType="begin"/>
      </w:r>
      <w:r>
        <w:instrText xml:space="preserve"> REF _Ref265932945 \r \h </w:instrText>
      </w:r>
      <w:r>
        <w:fldChar w:fldCharType="separate"/>
      </w:r>
      <w:r w:rsidR="00F33556">
        <w:t>6.2.1</w:t>
      </w:r>
      <w:r>
        <w:fldChar w:fldCharType="end"/>
      </w:r>
      <w:r w:rsidR="00592CC7">
        <w:tab/>
        <w:t>Software Support Planning</w:t>
      </w:r>
    </w:p>
    <w:p w14:paraId="4FB12723" w14:textId="77777777" w:rsidR="00592CC7" w:rsidRDefault="00592CC7" w:rsidP="0094143C">
      <w:pPr>
        <w:pStyle w:val="GuideMarginHead-ASDEFCON"/>
      </w:pPr>
      <w:r w:rsidRPr="00A33760">
        <w:rPr>
          <w:u w:val="single"/>
        </w:rPr>
        <w:t>Status</w:t>
      </w:r>
      <w:r>
        <w:rPr>
          <w:rStyle w:val="MarginheadingChar"/>
        </w:rPr>
        <w:t>:</w:t>
      </w:r>
      <w:r>
        <w:tab/>
      </w:r>
      <w:r w:rsidR="00F75F44">
        <w:t>Core</w:t>
      </w:r>
    </w:p>
    <w:p w14:paraId="5A375888" w14:textId="77777777" w:rsidR="00592CC7" w:rsidRDefault="00592CC7" w:rsidP="0094143C">
      <w:pPr>
        <w:pStyle w:val="GuideMarginHead-ASDEFCON"/>
      </w:pPr>
      <w:r w:rsidRPr="00A33760">
        <w:rPr>
          <w:u w:val="single"/>
        </w:rPr>
        <w:t>Purpose</w:t>
      </w:r>
      <w:r>
        <w:rPr>
          <w:rStyle w:val="MarginheadingChar"/>
        </w:rPr>
        <w:t>:</w:t>
      </w:r>
      <w:r>
        <w:tab/>
        <w:t xml:space="preserve">To identify the </w:t>
      </w:r>
      <w:r w:rsidR="00F75F44">
        <w:t xml:space="preserve">planning </w:t>
      </w:r>
      <w:r>
        <w:t xml:space="preserve">requirements for the </w:t>
      </w:r>
      <w:r w:rsidR="0016702C">
        <w:t>Software</w:t>
      </w:r>
      <w:r>
        <w:t xml:space="preserve"> </w:t>
      </w:r>
      <w:r w:rsidR="00695CA6">
        <w:t xml:space="preserve">support Services </w:t>
      </w:r>
      <w:r w:rsidR="00011432">
        <w:t>(</w:t>
      </w:r>
      <w:r w:rsidR="00695CA6">
        <w:t xml:space="preserve">including </w:t>
      </w:r>
      <w:r w:rsidR="0016702C">
        <w:t>Software</w:t>
      </w:r>
      <w:r w:rsidR="00011432">
        <w:t xml:space="preserve"> maintenance)</w:t>
      </w:r>
      <w:r>
        <w:t>.</w:t>
      </w:r>
    </w:p>
    <w:p w14:paraId="184C4C0D" w14:textId="77777777" w:rsidR="00592CC7" w:rsidRDefault="00592CC7" w:rsidP="0094143C">
      <w:pPr>
        <w:pStyle w:val="GuideMarginHead-ASDEFCON"/>
      </w:pPr>
      <w:r w:rsidRPr="0094143C">
        <w:rPr>
          <w:u w:val="single"/>
        </w:rPr>
        <w:t>Policy:</w:t>
      </w:r>
      <w:r>
        <w:tab/>
      </w:r>
      <w:r w:rsidR="00F75F44">
        <w:t>Nil</w:t>
      </w:r>
    </w:p>
    <w:p w14:paraId="420E3EC0" w14:textId="77777777" w:rsidR="00823390" w:rsidRDefault="00592CC7" w:rsidP="0094143C">
      <w:pPr>
        <w:pStyle w:val="GuideMarginHead-ASDEFCON"/>
      </w:pPr>
      <w:r w:rsidRPr="00A33760">
        <w:rPr>
          <w:u w:val="single"/>
        </w:rPr>
        <w:t>Guidance</w:t>
      </w:r>
      <w:r>
        <w:rPr>
          <w:rStyle w:val="MarginheadingChar"/>
        </w:rPr>
        <w:t>:</w:t>
      </w:r>
      <w:r>
        <w:tab/>
      </w:r>
      <w:r w:rsidR="00011432">
        <w:t xml:space="preserve">If support </w:t>
      </w:r>
      <w:r w:rsidR="0016702C">
        <w:t>Software</w:t>
      </w:r>
      <w:r w:rsidR="00695CA6" w:rsidRPr="00695CA6">
        <w:t xml:space="preserve"> </w:t>
      </w:r>
      <w:r w:rsidR="00695CA6">
        <w:t>Services</w:t>
      </w:r>
      <w:r w:rsidR="00695CA6" w:rsidRPr="00695CA6">
        <w:t xml:space="preserve"> </w:t>
      </w:r>
      <w:r w:rsidR="00695CA6">
        <w:t>are required</w:t>
      </w:r>
      <w:r w:rsidR="00011432">
        <w:t xml:space="preserve">, then </w:t>
      </w:r>
      <w:r w:rsidR="00695CA6">
        <w:t xml:space="preserve">an </w:t>
      </w:r>
      <w:r w:rsidR="00011432">
        <w:t>appropriate</w:t>
      </w:r>
      <w:r w:rsidR="00695CA6">
        <w:t xml:space="preserve"> level of</w:t>
      </w:r>
      <w:r w:rsidR="00011432">
        <w:t xml:space="preserve"> planning is required </w:t>
      </w:r>
      <w:r w:rsidR="00823390">
        <w:t xml:space="preserve">in order </w:t>
      </w:r>
      <w:r w:rsidR="00011432">
        <w:t xml:space="preserve">to </w:t>
      </w:r>
      <w:r w:rsidR="00695CA6">
        <w:t>manage</w:t>
      </w:r>
      <w:r w:rsidR="00011432">
        <w:t xml:space="preserve"> the program and </w:t>
      </w:r>
      <w:r w:rsidR="00695CA6">
        <w:t xml:space="preserve">to </w:t>
      </w:r>
      <w:r w:rsidR="00011432">
        <w:t xml:space="preserve">provide the Commonwealth Representative with an </w:t>
      </w:r>
      <w:r w:rsidR="00695CA6">
        <w:t>applicable</w:t>
      </w:r>
      <w:r w:rsidR="00011432">
        <w:t xml:space="preserve"> level of visibility.</w:t>
      </w:r>
      <w:r w:rsidR="00823390">
        <w:t xml:space="preserve">  The level of planning, and therefore the type of plan required, is dependent upon the scope and complexity of the Services.</w:t>
      </w:r>
    </w:p>
    <w:p w14:paraId="378A3626" w14:textId="77777777" w:rsidR="00592CC7" w:rsidRDefault="00592CC7" w:rsidP="0094143C">
      <w:pPr>
        <w:pStyle w:val="GuideText-ASDEFCON"/>
      </w:pPr>
      <w:r>
        <w:t xml:space="preserve">If </w:t>
      </w:r>
      <w:r w:rsidR="00823390">
        <w:t>the scope</w:t>
      </w:r>
      <w:r>
        <w:t xml:space="preserve"> of </w:t>
      </w:r>
      <w:r w:rsidR="0016702C">
        <w:t>Software</w:t>
      </w:r>
      <w:r>
        <w:t xml:space="preserve"> support required under the Contract</w:t>
      </w:r>
      <w:r w:rsidR="00823390">
        <w:t xml:space="preserve"> is minor</w:t>
      </w:r>
      <w:r>
        <w:t>, the</w:t>
      </w:r>
      <w:r w:rsidR="00823390">
        <w:t xml:space="preserve"> Software Support Plan</w:t>
      </w:r>
      <w:r>
        <w:t xml:space="preserve"> </w:t>
      </w:r>
      <w:r w:rsidR="00823390">
        <w:t>(</w:t>
      </w:r>
      <w:r>
        <w:t>SWSP</w:t>
      </w:r>
      <w:r w:rsidR="00823390">
        <w:t>)</w:t>
      </w:r>
      <w:r>
        <w:t xml:space="preserve"> may be included within the CEMP</w:t>
      </w:r>
      <w:r w:rsidR="00823390">
        <w:t>.</w:t>
      </w:r>
      <w:r>
        <w:t xml:space="preserve">  </w:t>
      </w:r>
      <w:r w:rsidR="00823390">
        <w:t>I</w:t>
      </w:r>
      <w:r>
        <w:t>n exceptional cases, where the CEMP has been ‘rolled up’ into the SSMP</w:t>
      </w:r>
      <w:r w:rsidR="00823390">
        <w:t>, the SWSP can be included within the engineering planning section within the SSMP</w:t>
      </w:r>
      <w:r>
        <w:t>.</w:t>
      </w:r>
    </w:p>
    <w:p w14:paraId="4C4C26F2" w14:textId="6B6EE10C" w:rsidR="00EE0EAA" w:rsidRDefault="00823390" w:rsidP="0094143C">
      <w:pPr>
        <w:pStyle w:val="GuideText-ASDEFCON"/>
      </w:pPr>
      <w:r>
        <w:t>Rolling the planning requirement up into t</w:t>
      </w:r>
      <w:r w:rsidR="00592CC7" w:rsidRPr="00AC3476">
        <w:t xml:space="preserve">he CEMP </w:t>
      </w:r>
      <w:r>
        <w:t>or</w:t>
      </w:r>
      <w:r w:rsidRPr="00AC3476">
        <w:t xml:space="preserve"> </w:t>
      </w:r>
      <w:r w:rsidR="00592CC7" w:rsidRPr="00AC3476">
        <w:t xml:space="preserve">SSMP </w:t>
      </w:r>
      <w:r w:rsidR="00EE0EAA">
        <w:t>is unlikely to be</w:t>
      </w:r>
      <w:r w:rsidR="00592CC7" w:rsidRPr="00AC3476">
        <w:t xml:space="preserve"> adequate</w:t>
      </w:r>
      <w:r w:rsidR="00EE0EAA">
        <w:t xml:space="preserve"> for</w:t>
      </w:r>
      <w:r w:rsidR="008D1679">
        <w:t xml:space="preserve"> a moderate</w:t>
      </w:r>
      <w:r w:rsidR="00EE0EAA">
        <w:t xml:space="preserve"> or high</w:t>
      </w:r>
      <w:r w:rsidR="008D1679">
        <w:t xml:space="preserve"> level of on-going </w:t>
      </w:r>
      <w:r w:rsidR="0016702C">
        <w:t>Software</w:t>
      </w:r>
      <w:r w:rsidR="008D1679">
        <w:t xml:space="preserve"> </w:t>
      </w:r>
      <w:r>
        <w:t>support Services</w:t>
      </w:r>
      <w:r w:rsidR="008D1679">
        <w:t xml:space="preserve"> and a dedicated Software Support Plan (SWSP) </w:t>
      </w:r>
      <w:r w:rsidR="00DA44A8">
        <w:t>is</w:t>
      </w:r>
      <w:r w:rsidR="00A953BF">
        <w:t xml:space="preserve"> more appropriate.  When required, the SWSP is to </w:t>
      </w:r>
      <w:r w:rsidR="00DA44A8">
        <w:t xml:space="preserve">be </w:t>
      </w:r>
      <w:r w:rsidR="008D1679">
        <w:t>prepared in accordance with DID-</w:t>
      </w:r>
      <w:r w:rsidR="00FE38C6">
        <w:t>ILS</w:t>
      </w:r>
      <w:r w:rsidR="008D1679">
        <w:t>-SW-SWSP</w:t>
      </w:r>
      <w:r w:rsidR="00A953BF">
        <w:t>,</w:t>
      </w:r>
      <w:r w:rsidR="008D1679">
        <w:t xml:space="preserve"> </w:t>
      </w:r>
      <w:r w:rsidR="00A953BF">
        <w:t>which is a DID</w:t>
      </w:r>
      <w:r w:rsidR="00DA44A8">
        <w:t xml:space="preserve"> that </w:t>
      </w:r>
      <w:r w:rsidR="00F964E4">
        <w:t xml:space="preserve">has </w:t>
      </w:r>
      <w:r w:rsidR="00DA44A8">
        <w:t>be</w:t>
      </w:r>
      <w:r w:rsidR="00F964E4">
        <w:t>en</w:t>
      </w:r>
      <w:r w:rsidR="00DA44A8">
        <w:t xml:space="preserve"> </w:t>
      </w:r>
      <w:r w:rsidR="00F4233B">
        <w:t xml:space="preserve">sourced </w:t>
      </w:r>
      <w:r w:rsidR="008D1679">
        <w:t xml:space="preserve">from </w:t>
      </w:r>
      <w:r w:rsidR="00A953BF">
        <w:t xml:space="preserve">the </w:t>
      </w:r>
      <w:r w:rsidR="008D1679" w:rsidRPr="00C6207C">
        <w:rPr>
          <w:i/>
        </w:rPr>
        <w:t>ASDEFCON</w:t>
      </w:r>
      <w:r w:rsidR="008D1679">
        <w:t xml:space="preserve"> (</w:t>
      </w:r>
      <w:r w:rsidR="008D1679">
        <w:rPr>
          <w:i/>
        </w:rPr>
        <w:t>Strategic Materiel</w:t>
      </w:r>
      <w:r w:rsidR="008D1679">
        <w:t>)</w:t>
      </w:r>
      <w:r w:rsidR="00A953BF">
        <w:t xml:space="preserve"> templates</w:t>
      </w:r>
      <w:r w:rsidR="008D1679">
        <w:t>.</w:t>
      </w:r>
    </w:p>
    <w:p w14:paraId="207EF545" w14:textId="0E1EE439" w:rsidR="00592CC7" w:rsidRDefault="00592CC7" w:rsidP="0094143C">
      <w:pPr>
        <w:pStyle w:val="GuideText-ASDEFCON"/>
      </w:pPr>
      <w:r>
        <w:t xml:space="preserve">The </w:t>
      </w:r>
      <w:r w:rsidR="0016702C">
        <w:t>Software</w:t>
      </w:r>
      <w:r>
        <w:t xml:space="preserve"> engineering aspects of this </w:t>
      </w:r>
      <w:r w:rsidR="001A1099">
        <w:t xml:space="preserve">DSD </w:t>
      </w:r>
      <w:r>
        <w:t>have been aligned with AS/NZS ISO/IEC 12207 (</w:t>
      </w:r>
      <w:r w:rsidR="00903D12">
        <w:t xml:space="preserve">Systems and </w:t>
      </w:r>
      <w:r w:rsidR="0026615F">
        <w:t>s</w:t>
      </w:r>
      <w:r w:rsidR="00903D12">
        <w:t xml:space="preserve">oftware </w:t>
      </w:r>
      <w:r w:rsidR="0026615F">
        <w:t>e</w:t>
      </w:r>
      <w:r w:rsidR="00903D12">
        <w:t>ngineering</w:t>
      </w:r>
      <w:r>
        <w:t xml:space="preserve"> – Software </w:t>
      </w:r>
      <w:r w:rsidR="00903D12">
        <w:t>l</w:t>
      </w:r>
      <w:r>
        <w:t xml:space="preserve">ife </w:t>
      </w:r>
      <w:r w:rsidR="00903D12">
        <w:t>c</w:t>
      </w:r>
      <w:r>
        <w:t xml:space="preserve">ycle </w:t>
      </w:r>
      <w:r w:rsidR="00903D12">
        <w:t>p</w:t>
      </w:r>
      <w:r>
        <w:t xml:space="preserve">rocesses), which covers all </w:t>
      </w:r>
      <w:r w:rsidR="0016702C">
        <w:t>Software</w:t>
      </w:r>
      <w:r>
        <w:t xml:space="preserve"> life cycle phases.  The SWSP is intended to capture the Contractor’s tailoring of AS/NZS ISO/IEC 12207 (although the SWSP DID is based on Appendix B to </w:t>
      </w:r>
      <w:r>
        <w:rPr>
          <w:i/>
        </w:rPr>
        <w:t>MIL-HDBK-</w:t>
      </w:r>
      <w:r w:rsidRPr="00840CC8">
        <w:rPr>
          <w:i/>
        </w:rPr>
        <w:t>1467</w:t>
      </w:r>
      <w:r>
        <w:rPr>
          <w:i/>
        </w:rPr>
        <w:t>, Acquisition of Software Environments and Support Software</w:t>
      </w:r>
      <w:r>
        <w:t>)</w:t>
      </w:r>
      <w:r w:rsidRPr="00840CC8">
        <w:t xml:space="preserve"> and</w:t>
      </w:r>
      <w:r>
        <w:t xml:space="preserve"> integrate applicable </w:t>
      </w:r>
      <w:r w:rsidR="0016702C">
        <w:t>Software</w:t>
      </w:r>
      <w:r>
        <w:t xml:space="preserve"> safety standards including data deliverables, as applicable for the Contract and the Contractor’s internal procedures.</w:t>
      </w:r>
      <w:r w:rsidR="001A1099">
        <w:t xml:space="preserve">  </w:t>
      </w:r>
      <w:r w:rsidR="001A1099" w:rsidRPr="00DF24C2">
        <w:t>ISO/IE</w:t>
      </w:r>
      <w:r w:rsidR="001A1099">
        <w:t xml:space="preserve">C </w:t>
      </w:r>
      <w:r w:rsidR="001A1099" w:rsidRPr="00DF24C2">
        <w:t>14764</w:t>
      </w:r>
      <w:r w:rsidR="00420278">
        <w:t>:</w:t>
      </w:r>
      <w:r w:rsidR="00135C26">
        <w:t>2022</w:t>
      </w:r>
      <w:r w:rsidR="001A1099">
        <w:t xml:space="preserve">, </w:t>
      </w:r>
      <w:r w:rsidR="00420278">
        <w:rPr>
          <w:i/>
        </w:rPr>
        <w:t>Software Engineering</w:t>
      </w:r>
      <w:r w:rsidR="001A1099" w:rsidRPr="001B04C9">
        <w:rPr>
          <w:i/>
        </w:rPr>
        <w:t xml:space="preserve"> – Software </w:t>
      </w:r>
      <w:r w:rsidR="00420278">
        <w:rPr>
          <w:i/>
        </w:rPr>
        <w:t xml:space="preserve">Life Cycle Processes - </w:t>
      </w:r>
      <w:r w:rsidR="001A1099" w:rsidRPr="001B04C9">
        <w:rPr>
          <w:i/>
        </w:rPr>
        <w:t>Maintenance</w:t>
      </w:r>
      <w:r w:rsidR="001A1099">
        <w:t xml:space="preserve">, is more applicable to ongoing maintenance (rather than enhancement-related changes) and is the basis for the </w:t>
      </w:r>
      <w:r w:rsidR="0016702C">
        <w:t>Software</w:t>
      </w:r>
      <w:r w:rsidR="001A1099">
        <w:t xml:space="preserve"> Corrective, Preventive, Adaptive and Perfective Maintenance clauses.</w:t>
      </w:r>
    </w:p>
    <w:p w14:paraId="41942C5C" w14:textId="57303015" w:rsidR="00DA44A8" w:rsidRDefault="00FD680A" w:rsidP="0094143C">
      <w:pPr>
        <w:pStyle w:val="GuideText-ASDEFCON"/>
      </w:pPr>
      <w:r>
        <w:t xml:space="preserve">Clause </w:t>
      </w:r>
      <w:r>
        <w:fldChar w:fldCharType="begin"/>
      </w:r>
      <w:r>
        <w:instrText xml:space="preserve"> REF _Ref265649576 \r \h </w:instrText>
      </w:r>
      <w:r w:rsidR="0094143C">
        <w:instrText xml:space="preserve"> \* MERGEFORMAT </w:instrText>
      </w:r>
      <w:r>
        <w:fldChar w:fldCharType="separate"/>
      </w:r>
      <w:r w:rsidR="00F33556">
        <w:t>6.2.1</w:t>
      </w:r>
      <w:r>
        <w:fldChar w:fldCharType="end"/>
      </w:r>
      <w:r>
        <w:t xml:space="preserve"> includes options for the governing plan for </w:t>
      </w:r>
      <w:r w:rsidR="0016702C">
        <w:t>Software</w:t>
      </w:r>
      <w:r>
        <w:t xml:space="preserve"> support.  </w:t>
      </w:r>
      <w:r w:rsidR="00EC5449">
        <w:t xml:space="preserve">Drafters should select the governing plan for all </w:t>
      </w:r>
      <w:r w:rsidR="0016702C">
        <w:t>Software</w:t>
      </w:r>
      <w:r w:rsidR="00EC5449">
        <w:t xml:space="preserve"> support management </w:t>
      </w:r>
      <w:r>
        <w:t>from</w:t>
      </w:r>
      <w:r w:rsidR="00EC5449">
        <w:t xml:space="preserve"> either </w:t>
      </w:r>
      <w:r>
        <w:t xml:space="preserve">Option </w:t>
      </w:r>
      <w:r w:rsidR="00EC5449">
        <w:t xml:space="preserve">A, the </w:t>
      </w:r>
      <w:r>
        <w:t xml:space="preserve">stand-alone </w:t>
      </w:r>
      <w:r w:rsidR="00EC5449">
        <w:t xml:space="preserve">SWSP, or </w:t>
      </w:r>
      <w:r>
        <w:t xml:space="preserve">Option </w:t>
      </w:r>
      <w:r w:rsidR="00EC5449">
        <w:t xml:space="preserve">B </w:t>
      </w:r>
      <w:r>
        <w:t xml:space="preserve">for a rolled-up plan </w:t>
      </w:r>
      <w:r w:rsidR="00EC5449">
        <w:t>and inserting either the CEMP or SSMP</w:t>
      </w:r>
      <w:r>
        <w:t xml:space="preserve"> where indicated</w:t>
      </w:r>
      <w:r w:rsidR="00EC5449">
        <w:t>.</w:t>
      </w:r>
    </w:p>
    <w:p w14:paraId="6C76AC85" w14:textId="199FA9B4" w:rsidR="008972F8" w:rsidRDefault="00592CC7" w:rsidP="0094143C">
      <w:pPr>
        <w:pStyle w:val="GuideText-ASDEFCON"/>
      </w:pPr>
      <w:r>
        <w:t xml:space="preserve">Drafters should note that both </w:t>
      </w:r>
      <w:r>
        <w:rPr>
          <w:i/>
        </w:rPr>
        <w:t>ASDEFCON (Strategic Materiel)</w:t>
      </w:r>
      <w:r w:rsidR="001A1099" w:rsidRPr="001A1099">
        <w:t>,</w:t>
      </w:r>
      <w:r>
        <w:t xml:space="preserve"> and (optionally) </w:t>
      </w:r>
      <w:r w:rsidRPr="00A93B1E">
        <w:rPr>
          <w:i/>
        </w:rPr>
        <w:t>ASDEFCON (Complex Materiel) Volume 2</w:t>
      </w:r>
      <w:r w:rsidR="001A1099" w:rsidRPr="001A1099">
        <w:t>,</w:t>
      </w:r>
      <w:r>
        <w:t xml:space="preserve"> require the Contractor (Acquisition) to develop an SWSP, which should be ‘pulled into’ this Contract if a combined RFT is being considered.</w:t>
      </w:r>
      <w:r w:rsidR="008972F8">
        <w:t xml:space="preserve"> </w:t>
      </w:r>
      <w:r w:rsidR="001A1099">
        <w:t xml:space="preserve"> If a dedicated SWSP is required, d</w:t>
      </w:r>
      <w:r w:rsidR="008972F8" w:rsidRPr="008972F8">
        <w:t>rafters should consider including the Approval of this plan</w:t>
      </w:r>
      <w:r w:rsidR="001A1099">
        <w:t xml:space="preserve"> </w:t>
      </w:r>
      <w:r w:rsidR="00C4692D">
        <w:t>with</w:t>
      </w:r>
      <w:r w:rsidR="001A1099">
        <w:t>in the Operative Date clause of</w:t>
      </w:r>
      <w:r w:rsidR="008972F8" w:rsidRPr="008972F8">
        <w:t xml:space="preserve"> the COC</w:t>
      </w:r>
      <w:r w:rsidR="008D1679">
        <w:t xml:space="preserve">. </w:t>
      </w:r>
      <w:r w:rsidR="00C4692D">
        <w:t xml:space="preserve"> </w:t>
      </w:r>
      <w:r w:rsidR="00FD680A">
        <w:t xml:space="preserve">If Option A has been selected, selecting </w:t>
      </w:r>
      <w:r w:rsidR="00694DA5">
        <w:t>O</w:t>
      </w:r>
      <w:r w:rsidR="00FD680A">
        <w:t>ption A-1 allows the drafter to include reference to the plan developed under the Contract (Acquisition).  If not required, Option A-1 may be deleted.</w:t>
      </w:r>
    </w:p>
    <w:p w14:paraId="1FC56820" w14:textId="77777777" w:rsidR="00592CC7" w:rsidRDefault="00FD680A" w:rsidP="0094143C">
      <w:pPr>
        <w:pStyle w:val="GuideText-ASDEFCON"/>
      </w:pPr>
      <w:r>
        <w:t>Having selected Option A or B, drafters must t</w:t>
      </w:r>
      <w:r w:rsidR="007656FD">
        <w:t xml:space="preserve">hen </w:t>
      </w:r>
      <w:r>
        <w:t xml:space="preserve">insert </w:t>
      </w:r>
      <w:r w:rsidR="00C613C4">
        <w:t>the matching</w:t>
      </w:r>
      <w:r w:rsidR="00C6207C">
        <w:t xml:space="preserve"> </w:t>
      </w:r>
      <w:r w:rsidR="007656FD">
        <w:t>plan in</w:t>
      </w:r>
      <w:r>
        <w:t>to</w:t>
      </w:r>
      <w:r w:rsidR="007656FD">
        <w:t xml:space="preserve"> the subclauses that follow</w:t>
      </w:r>
      <w:r w:rsidR="00592CC7">
        <w:t xml:space="preserve">. </w:t>
      </w:r>
      <w:r w:rsidR="00E95F7F">
        <w:t xml:space="preserve"> </w:t>
      </w:r>
      <w:r w:rsidR="00592CC7">
        <w:t>Th</w:t>
      </w:r>
      <w:r w:rsidR="00C613C4">
        <w:t>e selected plan</w:t>
      </w:r>
      <w:r w:rsidR="00592CC7">
        <w:t xml:space="preserve"> will help to ensure that the Commonwealth has adequate visibility and control of Contractor activities to be able to exercise effective Governance of the support Services</w:t>
      </w:r>
      <w:r w:rsidR="00C6207C">
        <w:t>.</w:t>
      </w:r>
    </w:p>
    <w:p w14:paraId="73384633" w14:textId="099B607D" w:rsidR="00A953BF" w:rsidRDefault="00A953BF" w:rsidP="0094143C">
      <w:pPr>
        <w:pStyle w:val="GuideText-ASDEFCON"/>
      </w:pPr>
      <w:r>
        <w:t>Note that to achieve</w:t>
      </w:r>
      <w:r w:rsidRPr="00AC3476">
        <w:t xml:space="preserve"> the level of </w:t>
      </w:r>
      <w:r w:rsidR="0085639F">
        <w:t xml:space="preserve">planning and </w:t>
      </w:r>
      <w:r w:rsidRPr="00AC3476">
        <w:t>engineering governance</w:t>
      </w:r>
      <w:r>
        <w:t xml:space="preserve"> that </w:t>
      </w:r>
      <w:r w:rsidR="0085639F">
        <w:t>is</w:t>
      </w:r>
      <w:r w:rsidRPr="00AC3476">
        <w:t xml:space="preserve"> </w:t>
      </w:r>
      <w:r w:rsidR="0085639F">
        <w:t xml:space="preserve">appropriate for Major </w:t>
      </w:r>
      <w:r>
        <w:t>Changes to</w:t>
      </w:r>
      <w:r w:rsidRPr="00AC3476">
        <w:t xml:space="preserve"> </w:t>
      </w:r>
      <w:r w:rsidR="0016702C">
        <w:t>Software</w:t>
      </w:r>
      <w:r>
        <w:t>,</w:t>
      </w:r>
      <w:r w:rsidRPr="00AC3476">
        <w:t xml:space="preserve"> </w:t>
      </w:r>
      <w:r>
        <w:t xml:space="preserve">a Software Management Plan (SWMP) may be required.  This can </w:t>
      </w:r>
      <w:r w:rsidR="0085639F">
        <w:t xml:space="preserve">be approached in one of two ways, either with a general SWMP updated (eg, with an annex) for each Major Change to </w:t>
      </w:r>
      <w:r w:rsidR="0016702C">
        <w:t>Software</w:t>
      </w:r>
      <w:r w:rsidR="0085639F">
        <w:t>, or with an SWMP developed for each Major Change</w:t>
      </w:r>
      <w:r>
        <w:t>.</w:t>
      </w:r>
      <w:r w:rsidR="0085639F">
        <w:t xml:space="preserve">  In both cases a </w:t>
      </w:r>
      <w:r w:rsidR="000B72B7">
        <w:t>Software Change Proposal</w:t>
      </w:r>
      <w:r w:rsidR="0085639F">
        <w:t xml:space="preserve"> is required and the content for this data item is defined by the drafter in an annex to DID-</w:t>
      </w:r>
      <w:r w:rsidR="000F5A28">
        <w:t>CM-MGT</w:t>
      </w:r>
      <w:r w:rsidR="0085639F">
        <w:t>-ECP.  For a general SWMP, the optional clause below m</w:t>
      </w:r>
      <w:r w:rsidR="00DA44A8">
        <w:t>ay be used in conjunction with the</w:t>
      </w:r>
      <w:r w:rsidR="0085639F">
        <w:t xml:space="preserve"> requirement, in DID-</w:t>
      </w:r>
      <w:r w:rsidR="000F5A28">
        <w:t>CM-MGT</w:t>
      </w:r>
      <w:r w:rsidR="0085639F">
        <w:t xml:space="preserve">-ECP, for </w:t>
      </w:r>
      <w:r w:rsidR="00DA44A8">
        <w:t>updates / annexes to be developed and delivered for each Major Change.  Otherwise, DID-</w:t>
      </w:r>
      <w:r w:rsidR="000F5A28">
        <w:t>CM-MGT</w:t>
      </w:r>
      <w:r w:rsidR="00DA44A8">
        <w:t xml:space="preserve">-ECP may be developed by the drafter to require an SWMP to be developed for each Major Change to </w:t>
      </w:r>
      <w:r w:rsidR="0016702C">
        <w:t>Software</w:t>
      </w:r>
      <w:r w:rsidR="00DA44A8">
        <w:t>.</w:t>
      </w:r>
    </w:p>
    <w:p w14:paraId="50EA03AB" w14:textId="77777777" w:rsidR="00592CC7" w:rsidRPr="0094143C" w:rsidRDefault="00592CC7" w:rsidP="0094143C">
      <w:pPr>
        <w:pStyle w:val="GuideMarginHead-ASDEFCON"/>
        <w:rPr>
          <w:u w:val="single"/>
        </w:rPr>
      </w:pPr>
      <w:r w:rsidRPr="0094143C">
        <w:rPr>
          <w:u w:val="single"/>
        </w:rPr>
        <w:t>Related Clauses/ Documents:</w:t>
      </w:r>
    </w:p>
    <w:p w14:paraId="3C9B9BC0" w14:textId="77777777" w:rsidR="00592CC7" w:rsidRDefault="00592CC7" w:rsidP="0094143C">
      <w:pPr>
        <w:pStyle w:val="GuideText-ASDEFCON"/>
      </w:pPr>
      <w:r>
        <w:t>DID-</w:t>
      </w:r>
      <w:r w:rsidR="00FE38C6">
        <w:t>ILS</w:t>
      </w:r>
      <w:r>
        <w:t>-SW-SWSP, DID-ENG-CEMP</w:t>
      </w:r>
      <w:r w:rsidR="007656FD">
        <w:t xml:space="preserve"> and DID-SSM-SSMP</w:t>
      </w:r>
    </w:p>
    <w:p w14:paraId="38B2EC6B" w14:textId="28D1435A" w:rsidR="00DA44A8" w:rsidRDefault="00DA44A8" w:rsidP="0094143C">
      <w:pPr>
        <w:pStyle w:val="GuideText-ASDEFCON"/>
      </w:pPr>
      <w:r>
        <w:t>DID-</w:t>
      </w:r>
      <w:r w:rsidR="000F5A28">
        <w:t>CM-MGT</w:t>
      </w:r>
      <w:r>
        <w:t>-ECP and DID-ENG-SW-SW</w:t>
      </w:r>
      <w:r w:rsidR="00364106">
        <w:t>M</w:t>
      </w:r>
      <w:r>
        <w:t xml:space="preserve">P where a SWMP is required for planning Major Changes to </w:t>
      </w:r>
      <w:r w:rsidR="0016702C">
        <w:t>Software</w:t>
      </w:r>
      <w:r>
        <w:t>.</w:t>
      </w:r>
    </w:p>
    <w:p w14:paraId="43248C47" w14:textId="77777777" w:rsidR="00592CC7" w:rsidRPr="0094143C" w:rsidRDefault="00592CC7" w:rsidP="0094143C">
      <w:pPr>
        <w:pStyle w:val="GuideMarginHead-ASDEFCON"/>
        <w:rPr>
          <w:u w:val="single"/>
        </w:rPr>
      </w:pPr>
      <w:r w:rsidRPr="0094143C">
        <w:rPr>
          <w:u w:val="single"/>
        </w:rPr>
        <w:t>Optional Clauses:</w:t>
      </w:r>
    </w:p>
    <w:p w14:paraId="6C265D9A" w14:textId="77777777" w:rsidR="00A953BF" w:rsidRDefault="00A953BF" w:rsidP="0094143C">
      <w:pPr>
        <w:pStyle w:val="GuideText-ASDEFCON"/>
      </w:pPr>
      <w:r>
        <w:t xml:space="preserve">The Contractor shall develop, deliver, and update a Software Management Plan (SWMP), to govern the </w:t>
      </w:r>
      <w:r w:rsidR="0016702C">
        <w:t>Software</w:t>
      </w:r>
      <w:r>
        <w:t xml:space="preserve"> development program for Major Changes to </w:t>
      </w:r>
      <w:r w:rsidR="0016702C">
        <w:t>Software</w:t>
      </w:r>
      <w:r>
        <w:t>, in accordance with CDRL Line Number ENG-XXX.</w:t>
      </w:r>
    </w:p>
    <w:p w14:paraId="16E1C6AC" w14:textId="728146E4" w:rsidR="00E4752E" w:rsidRDefault="00E4752E">
      <w:pPr>
        <w:pStyle w:val="heading"/>
      </w:pPr>
      <w:r>
        <w:fldChar w:fldCharType="begin"/>
      </w:r>
      <w:r>
        <w:instrText xml:space="preserve"> REF _Ref326650033 \r \h </w:instrText>
      </w:r>
      <w:r>
        <w:fldChar w:fldCharType="separate"/>
      </w:r>
      <w:r w:rsidR="00F33556">
        <w:t>6.2.2</w:t>
      </w:r>
      <w:r>
        <w:fldChar w:fldCharType="end"/>
      </w:r>
      <w:r>
        <w:tab/>
      </w:r>
      <w:r>
        <w:fldChar w:fldCharType="begin"/>
      </w:r>
      <w:r>
        <w:instrText xml:space="preserve"> REF _Ref326650033 \h </w:instrText>
      </w:r>
      <w:r>
        <w:fldChar w:fldCharType="separate"/>
      </w:r>
      <w:r w:rsidR="00F33556" w:rsidRPr="00E975C7">
        <w:t xml:space="preserve">Software </w:t>
      </w:r>
      <w:r w:rsidR="00F33556">
        <w:t xml:space="preserve">Change Request </w:t>
      </w:r>
      <w:r w:rsidR="00F33556" w:rsidRPr="00E975C7">
        <w:t>Management</w:t>
      </w:r>
      <w:r>
        <w:fldChar w:fldCharType="end"/>
      </w:r>
    </w:p>
    <w:p w14:paraId="6E8F7359" w14:textId="4DBE1CE5" w:rsidR="008A1557" w:rsidRDefault="008A1557" w:rsidP="0094143C">
      <w:pPr>
        <w:pStyle w:val="GuideMarginHead-ASDEFCON"/>
      </w:pPr>
      <w:r w:rsidRPr="00A33760">
        <w:rPr>
          <w:u w:val="single"/>
        </w:rPr>
        <w:t>Status</w:t>
      </w:r>
      <w:r>
        <w:rPr>
          <w:rStyle w:val="MarginheadingChar"/>
        </w:rPr>
        <w:t>:</w:t>
      </w:r>
      <w:r>
        <w:tab/>
        <w:t xml:space="preserve">Optional (but required if clauses </w:t>
      </w:r>
      <w:r w:rsidR="00F7202B">
        <w:fldChar w:fldCharType="begin"/>
      </w:r>
      <w:r w:rsidR="00F7202B">
        <w:instrText xml:space="preserve"> REF _Ref383522387 \r \h </w:instrText>
      </w:r>
      <w:r w:rsidR="00F7202B">
        <w:fldChar w:fldCharType="separate"/>
      </w:r>
      <w:r w:rsidR="00F33556">
        <w:t>6.2.4</w:t>
      </w:r>
      <w:r w:rsidR="00F7202B">
        <w:fldChar w:fldCharType="end"/>
      </w:r>
      <w:r>
        <w:t xml:space="preserve"> or </w:t>
      </w:r>
      <w:r w:rsidR="00757A0C">
        <w:fldChar w:fldCharType="begin"/>
      </w:r>
      <w:r w:rsidR="00757A0C">
        <w:instrText xml:space="preserve"> REF _Ref112144260 \r \h </w:instrText>
      </w:r>
      <w:r w:rsidR="00757A0C">
        <w:fldChar w:fldCharType="separate"/>
      </w:r>
      <w:r w:rsidR="00F33556">
        <w:t>6.2.5</w:t>
      </w:r>
      <w:r w:rsidR="00757A0C">
        <w:fldChar w:fldCharType="end"/>
      </w:r>
      <w:r>
        <w:t xml:space="preserve"> are included)</w:t>
      </w:r>
    </w:p>
    <w:p w14:paraId="10490662" w14:textId="77777777" w:rsidR="008A1557" w:rsidRDefault="008A1557" w:rsidP="0094143C">
      <w:pPr>
        <w:pStyle w:val="GuideMarginHead-ASDEFCON"/>
      </w:pPr>
      <w:r w:rsidRPr="00A33760">
        <w:rPr>
          <w:u w:val="single"/>
        </w:rPr>
        <w:t>Purpose</w:t>
      </w:r>
      <w:r>
        <w:rPr>
          <w:rStyle w:val="MarginheadingChar"/>
        </w:rPr>
        <w:t>:</w:t>
      </w:r>
      <w:r>
        <w:tab/>
        <w:t>To identify the requirement for managing Software Change Requests (S</w:t>
      </w:r>
      <w:r w:rsidR="00F76B85">
        <w:t>W</w:t>
      </w:r>
      <w:r>
        <w:t>CRs).</w:t>
      </w:r>
    </w:p>
    <w:p w14:paraId="5C86AA8D" w14:textId="77777777" w:rsidR="008A1557" w:rsidRDefault="008A1557" w:rsidP="0094143C">
      <w:pPr>
        <w:pStyle w:val="GuideMarginHead-ASDEFCON"/>
      </w:pPr>
      <w:r w:rsidRPr="0094143C">
        <w:rPr>
          <w:u w:val="single"/>
        </w:rPr>
        <w:t>Policy:</w:t>
      </w:r>
      <w:r>
        <w:tab/>
        <w:t>Nil</w:t>
      </w:r>
    </w:p>
    <w:p w14:paraId="3549D1F8" w14:textId="33194C9C" w:rsidR="008A1557" w:rsidRDefault="008A1557" w:rsidP="0094143C">
      <w:pPr>
        <w:pStyle w:val="GuideMarginHead-ASDEFCON"/>
      </w:pPr>
      <w:r w:rsidRPr="00A33760">
        <w:rPr>
          <w:u w:val="single"/>
        </w:rPr>
        <w:t>Guidance</w:t>
      </w:r>
      <w:r>
        <w:rPr>
          <w:rStyle w:val="MarginheadingChar"/>
        </w:rPr>
        <w:t>:</w:t>
      </w:r>
      <w:r>
        <w:tab/>
        <w:t xml:space="preserve">This clause requires the Contractor to acknowledge the applicable sources of </w:t>
      </w:r>
      <w:r w:rsidR="0088074B">
        <w:t>S</w:t>
      </w:r>
      <w:r w:rsidR="003E7D88">
        <w:t>W</w:t>
      </w:r>
      <w:r w:rsidR="0088074B">
        <w:t>CRs</w:t>
      </w:r>
      <w:r>
        <w:t xml:space="preserve"> applicable to the Services, classify, log and manage those requests, and report on their progress.  The management of </w:t>
      </w:r>
      <w:r w:rsidR="0088074B">
        <w:t>S</w:t>
      </w:r>
      <w:r w:rsidR="003E7D88">
        <w:t>W</w:t>
      </w:r>
      <w:r w:rsidR="00343BE7">
        <w:t xml:space="preserve">CRs </w:t>
      </w:r>
      <w:r>
        <w:t>will be required</w:t>
      </w:r>
      <w:r w:rsidR="006B34DE">
        <w:t xml:space="preserve"> whenever </w:t>
      </w:r>
      <w:r w:rsidR="0016702C">
        <w:t>Software</w:t>
      </w:r>
      <w:r w:rsidR="006B34DE">
        <w:t xml:space="preserve"> changes under clauses </w:t>
      </w:r>
      <w:r w:rsidR="00F7202B">
        <w:fldChar w:fldCharType="begin"/>
      </w:r>
      <w:r w:rsidR="00F7202B">
        <w:instrText xml:space="preserve"> REF _Ref383522387 \r \h </w:instrText>
      </w:r>
      <w:r w:rsidR="00F7202B">
        <w:fldChar w:fldCharType="separate"/>
      </w:r>
      <w:r w:rsidR="00F33556">
        <w:t>6.2.4</w:t>
      </w:r>
      <w:r w:rsidR="00F7202B">
        <w:fldChar w:fldCharType="end"/>
      </w:r>
      <w:r w:rsidR="006B34DE">
        <w:t xml:space="preserve"> or </w:t>
      </w:r>
      <w:r w:rsidR="00757A0C">
        <w:fldChar w:fldCharType="begin"/>
      </w:r>
      <w:r w:rsidR="00757A0C">
        <w:instrText xml:space="preserve"> REF _Ref112144260 \r \h </w:instrText>
      </w:r>
      <w:r w:rsidR="00757A0C">
        <w:fldChar w:fldCharType="separate"/>
      </w:r>
      <w:r w:rsidR="00F33556">
        <w:t>6.2.5</w:t>
      </w:r>
      <w:r w:rsidR="00757A0C">
        <w:fldChar w:fldCharType="end"/>
      </w:r>
      <w:r w:rsidR="006B34DE">
        <w:t xml:space="preserve"> are required, which includes most applications of this DSD.</w:t>
      </w:r>
      <w:r w:rsidR="003E7D88">
        <w:t xml:space="preserve">  It is also unlikely that clause </w:t>
      </w:r>
      <w:r w:rsidR="003E7D88">
        <w:fldChar w:fldCharType="begin"/>
      </w:r>
      <w:r w:rsidR="003E7D88">
        <w:instrText xml:space="preserve"> REF _Ref347319186 \r \h </w:instrText>
      </w:r>
      <w:r w:rsidR="003E7D88">
        <w:fldChar w:fldCharType="separate"/>
      </w:r>
      <w:r w:rsidR="00F33556">
        <w:t>6.2.3</w:t>
      </w:r>
      <w:r w:rsidR="003E7D88">
        <w:fldChar w:fldCharType="end"/>
      </w:r>
      <w:r w:rsidR="003E7D88">
        <w:t xml:space="preserve"> would be included without this clause.</w:t>
      </w:r>
      <w:r w:rsidR="006B34DE">
        <w:t xml:space="preserve">  If this clause is not required, clauses below the heading clause </w:t>
      </w:r>
      <w:r w:rsidR="006B34DE">
        <w:fldChar w:fldCharType="begin"/>
      </w:r>
      <w:r w:rsidR="006B34DE">
        <w:instrText xml:space="preserve"> REF _Ref326650033 \r \h </w:instrText>
      </w:r>
      <w:r w:rsidR="006B34DE">
        <w:fldChar w:fldCharType="separate"/>
      </w:r>
      <w:r w:rsidR="00F33556">
        <w:t>6.2.2</w:t>
      </w:r>
      <w:r w:rsidR="006B34DE">
        <w:fldChar w:fldCharType="end"/>
      </w:r>
      <w:r w:rsidR="006B34DE">
        <w:t xml:space="preserve"> may be deleted and replaced with a single </w:t>
      </w:r>
      <w:r w:rsidR="00714E38">
        <w:t>‘</w:t>
      </w:r>
      <w:r w:rsidR="006B34DE">
        <w:t>Not used</w:t>
      </w:r>
      <w:r w:rsidR="00714E38">
        <w:t>’</w:t>
      </w:r>
      <w:r>
        <w:t>.</w:t>
      </w:r>
    </w:p>
    <w:p w14:paraId="6C08DC66" w14:textId="4522148A" w:rsidR="00E4752E" w:rsidRDefault="00367CAE" w:rsidP="0094143C">
      <w:pPr>
        <w:pStyle w:val="GuideText-ASDEFCON"/>
      </w:pPr>
      <w:r>
        <w:t xml:space="preserve">Clauses </w:t>
      </w:r>
      <w:r w:rsidR="00A413AE">
        <w:fldChar w:fldCharType="begin"/>
      </w:r>
      <w:r w:rsidR="00A413AE">
        <w:instrText xml:space="preserve"> REF _Ref326651053 \r \h </w:instrText>
      </w:r>
      <w:r w:rsidR="0094143C">
        <w:instrText xml:space="preserve"> \* MERGEFORMAT </w:instrText>
      </w:r>
      <w:r w:rsidR="00A413AE">
        <w:fldChar w:fldCharType="separate"/>
      </w:r>
      <w:r w:rsidR="00F33556">
        <w:t>6.2.2.1</w:t>
      </w:r>
      <w:r w:rsidR="00A413AE">
        <w:fldChar w:fldCharType="end"/>
      </w:r>
      <w:r w:rsidR="00A413AE">
        <w:t xml:space="preserve"> and </w:t>
      </w:r>
      <w:r w:rsidR="00A413AE">
        <w:fldChar w:fldCharType="begin"/>
      </w:r>
      <w:r w:rsidR="00A413AE">
        <w:instrText xml:space="preserve"> REF _Ref326651055 \r \h </w:instrText>
      </w:r>
      <w:r w:rsidR="0094143C">
        <w:instrText xml:space="preserve"> \* MERGEFORMAT </w:instrText>
      </w:r>
      <w:r w:rsidR="00A413AE">
        <w:fldChar w:fldCharType="separate"/>
      </w:r>
      <w:r w:rsidR="00F33556">
        <w:t>6.2.2.2</w:t>
      </w:r>
      <w:r w:rsidR="00A413AE">
        <w:fldChar w:fldCharType="end"/>
      </w:r>
      <w:r w:rsidR="00A413AE">
        <w:t xml:space="preserve"> </w:t>
      </w:r>
      <w:r>
        <w:t>require the Contractor to acknowledge the source</w:t>
      </w:r>
      <w:r w:rsidR="00A413AE">
        <w:t>(s)</w:t>
      </w:r>
      <w:r>
        <w:t xml:space="preserve"> of </w:t>
      </w:r>
      <w:r w:rsidR="0088074B">
        <w:t>S</w:t>
      </w:r>
      <w:r w:rsidR="00F76B85">
        <w:t>W</w:t>
      </w:r>
      <w:r w:rsidR="0088074B">
        <w:t>CRs</w:t>
      </w:r>
      <w:r w:rsidR="00343BE7">
        <w:t xml:space="preserve"> </w:t>
      </w:r>
      <w:r>
        <w:t>applicable to the Services</w:t>
      </w:r>
      <w:r w:rsidR="00E4752E">
        <w:t>.</w:t>
      </w:r>
      <w:r>
        <w:t xml:space="preserve">  Drafters should tailor these clauses for</w:t>
      </w:r>
      <w:r w:rsidR="003E7D88">
        <w:t xml:space="preserve"> Contractor’s responsibilities as addressed by other</w:t>
      </w:r>
      <w:r>
        <w:t xml:space="preserve"> DSDs </w:t>
      </w:r>
      <w:r w:rsidR="003E7D88">
        <w:t>included in the Contract.  For example,</w:t>
      </w:r>
      <w:r w:rsidR="00AA0A62">
        <w:t xml:space="preserve"> in </w:t>
      </w:r>
      <w:r w:rsidR="00AA0A62">
        <w:fldChar w:fldCharType="begin"/>
      </w:r>
      <w:r w:rsidR="00AA0A62">
        <w:instrText xml:space="preserve"> REF _Ref326651053 \r \h </w:instrText>
      </w:r>
      <w:r w:rsidR="0094143C">
        <w:instrText xml:space="preserve"> \* MERGEFORMAT </w:instrText>
      </w:r>
      <w:r w:rsidR="00AA0A62">
        <w:fldChar w:fldCharType="separate"/>
      </w:r>
      <w:r w:rsidR="00F33556">
        <w:t>6.2.2.1</w:t>
      </w:r>
      <w:r w:rsidR="00AA0A62">
        <w:fldChar w:fldCharType="end"/>
      </w:r>
      <w:r w:rsidR="00AA0A62">
        <w:t>a,</w:t>
      </w:r>
      <w:r w:rsidR="003E7D88">
        <w:t xml:space="preserve"> if the Contractor operates the help desk and service requests may result in SWCRs then reference to DSD-OPS-HLPDSK should be retained, but if an Associated Party operates the help desk</w:t>
      </w:r>
      <w:r w:rsidR="00AA0A62">
        <w:t xml:space="preserve"> then the subclause should be amended to refer to help desk service requests from an Associated Party (or include the name of that party if known).</w:t>
      </w:r>
      <w:r w:rsidR="00E95F7F">
        <w:t xml:space="preserve"> </w:t>
      </w:r>
      <w:r w:rsidR="003E7D88">
        <w:t xml:space="preserve"> </w:t>
      </w:r>
      <w:r w:rsidR="00AA0A62">
        <w:t>The Contractor is also required to raise SWCRs to incorporate</w:t>
      </w:r>
      <w:r>
        <w:t xml:space="preserve"> OEM-sourced changes</w:t>
      </w:r>
      <w:r w:rsidRPr="00367CAE">
        <w:t xml:space="preserve"> </w:t>
      </w:r>
      <w:r w:rsidR="00AA0A62">
        <w:t xml:space="preserve">(ie, identified through </w:t>
      </w:r>
      <w:r w:rsidR="0016702C">
        <w:t>Software</w:t>
      </w:r>
      <w:r w:rsidR="00AA0A62">
        <w:t xml:space="preserve"> licence agreements and </w:t>
      </w:r>
      <w:r w:rsidR="0016702C">
        <w:t>Software</w:t>
      </w:r>
      <w:r w:rsidR="00AA0A62">
        <w:t xml:space="preserve"> monitoring) </w:t>
      </w:r>
      <w:r>
        <w:t>applicable to the Contract.</w:t>
      </w:r>
      <w:r w:rsidR="00AA0A62">
        <w:t xml:space="preserve">  This may be amended, or deleted, if the Contractor will not have this role.</w:t>
      </w:r>
    </w:p>
    <w:p w14:paraId="2AFC35EF" w14:textId="7F82AF50" w:rsidR="00367CAE" w:rsidRDefault="00A413AE" w:rsidP="0094143C">
      <w:pPr>
        <w:pStyle w:val="GuideText-ASDEFCON"/>
      </w:pPr>
      <w:r>
        <w:t xml:space="preserve">Clause </w:t>
      </w:r>
      <w:r>
        <w:fldChar w:fldCharType="begin"/>
      </w:r>
      <w:r>
        <w:instrText xml:space="preserve"> REF _Ref265686735 \r \h </w:instrText>
      </w:r>
      <w:r w:rsidR="0094143C">
        <w:instrText xml:space="preserve"> \* MERGEFORMAT </w:instrText>
      </w:r>
      <w:r>
        <w:fldChar w:fldCharType="separate"/>
      </w:r>
      <w:r w:rsidR="00F33556">
        <w:t>6.2.2.3</w:t>
      </w:r>
      <w:r>
        <w:fldChar w:fldCharType="end"/>
      </w:r>
      <w:r>
        <w:t xml:space="preserve"> requires the Contractor to maintain a log of all </w:t>
      </w:r>
      <w:r w:rsidR="0088074B">
        <w:t>S</w:t>
      </w:r>
      <w:r w:rsidR="00AA0A62">
        <w:t>W</w:t>
      </w:r>
      <w:r w:rsidR="0088074B">
        <w:t>CRs</w:t>
      </w:r>
      <w:r>
        <w:t xml:space="preserve"> and includes a default list for data to be recorded in the log.  This list should be reviewed by the drafter and updated if required.  Clause </w:t>
      </w:r>
      <w:r w:rsidR="007F75E5">
        <w:fldChar w:fldCharType="begin"/>
      </w:r>
      <w:r w:rsidR="007F75E5">
        <w:instrText xml:space="preserve"> REF _Ref383792057 \r \h </w:instrText>
      </w:r>
      <w:r w:rsidR="0094143C">
        <w:instrText xml:space="preserve"> \* MERGEFORMAT </w:instrText>
      </w:r>
      <w:r w:rsidR="007F75E5">
        <w:fldChar w:fldCharType="separate"/>
      </w:r>
      <w:r w:rsidR="00F33556">
        <w:t>6.2.2.4</w:t>
      </w:r>
      <w:r w:rsidR="007F75E5">
        <w:fldChar w:fldCharType="end"/>
      </w:r>
      <w:r>
        <w:t xml:space="preserve"> requires the Contractor to provide the Commonwealth with access to the log.  This clause does not require tailoring, however, the drafter may also consider including the log as a requirement for the Contractor’s Data Management System, as per SOW clause 2.3, in order to provide on-line access to the log.</w:t>
      </w:r>
    </w:p>
    <w:p w14:paraId="28ADD57C" w14:textId="1A2E9394" w:rsidR="00BE3C9F" w:rsidRDefault="00BE3C9F" w:rsidP="0094143C">
      <w:pPr>
        <w:pStyle w:val="GuideText-ASDEFCON"/>
      </w:pPr>
      <w:r>
        <w:t xml:space="preserve">Clause </w:t>
      </w:r>
      <w:r>
        <w:fldChar w:fldCharType="begin"/>
      </w:r>
      <w:r>
        <w:instrText xml:space="preserve"> REF _Ref326651660 \r \h </w:instrText>
      </w:r>
      <w:r w:rsidR="0094143C">
        <w:instrText xml:space="preserve"> \* MERGEFORMAT </w:instrText>
      </w:r>
      <w:r>
        <w:fldChar w:fldCharType="separate"/>
      </w:r>
      <w:r w:rsidR="00F33556">
        <w:rPr>
          <w:b/>
          <w:bCs/>
          <w:lang w:val="en-US"/>
        </w:rPr>
        <w:t>Error! Reference source not found.</w:t>
      </w:r>
      <w:r>
        <w:fldChar w:fldCharType="end"/>
      </w:r>
      <w:r>
        <w:t xml:space="preserve"> requires the Contractor to report the status of </w:t>
      </w:r>
      <w:r w:rsidR="0088074B">
        <w:t>S</w:t>
      </w:r>
      <w:r w:rsidR="00F76B85">
        <w:t>W</w:t>
      </w:r>
      <w:r w:rsidR="0088074B">
        <w:t>CRs</w:t>
      </w:r>
      <w:r w:rsidR="00343BE7">
        <w:t xml:space="preserve"> </w:t>
      </w:r>
      <w:r>
        <w:t xml:space="preserve">in the Combined Services Summary Report (CSSR).  </w:t>
      </w:r>
      <w:r w:rsidR="00EE080B">
        <w:t>Note</w:t>
      </w:r>
      <w:r w:rsidR="00EE080B" w:rsidRPr="0088074B">
        <w:t xml:space="preserve"> </w:t>
      </w:r>
      <w:r w:rsidR="00EE080B">
        <w:t>that on-going updates to the status of S</w:t>
      </w:r>
      <w:r w:rsidR="00F76B85">
        <w:t>W</w:t>
      </w:r>
      <w:r w:rsidR="00EE080B">
        <w:t xml:space="preserve">CRs, including any resulting </w:t>
      </w:r>
      <w:r w:rsidR="00F76B85">
        <w:t>Software Change Proposals (</w:t>
      </w:r>
      <w:r w:rsidR="00EE080B">
        <w:t>S</w:t>
      </w:r>
      <w:r w:rsidR="000F4B28">
        <w:t>W</w:t>
      </w:r>
      <w:r w:rsidR="00EE080B">
        <w:t>CPs</w:t>
      </w:r>
      <w:r w:rsidR="00F76B85">
        <w:t>)</w:t>
      </w:r>
      <w:r w:rsidR="00EE080B">
        <w:t>, are reported through the Engineering Services section of the CSSR.</w:t>
      </w:r>
      <w:r w:rsidR="00EE080B" w:rsidRPr="00EE080B">
        <w:t xml:space="preserve"> </w:t>
      </w:r>
      <w:r w:rsidR="005F524B">
        <w:t xml:space="preserve"> </w:t>
      </w:r>
      <w:r w:rsidR="00EE080B">
        <w:t>This clause should be reviewed but, in general, no change is required.</w:t>
      </w:r>
    </w:p>
    <w:p w14:paraId="2FE3D0B6" w14:textId="42E41CD3" w:rsidR="00212261" w:rsidRDefault="00212261" w:rsidP="0094143C">
      <w:pPr>
        <w:pStyle w:val="GuideText-ASDEFCON"/>
      </w:pPr>
      <w:r>
        <w:t xml:space="preserve">Clause </w:t>
      </w:r>
      <w:r>
        <w:fldChar w:fldCharType="begin"/>
      </w:r>
      <w:r>
        <w:instrText xml:space="preserve"> REF _Ref326738554 \r \h </w:instrText>
      </w:r>
      <w:r w:rsidR="0094143C">
        <w:instrText xml:space="preserve"> \* MERGEFORMAT </w:instrText>
      </w:r>
      <w:r>
        <w:fldChar w:fldCharType="separate"/>
      </w:r>
      <w:r w:rsidR="00F33556">
        <w:t>6.2.2.5</w:t>
      </w:r>
      <w:r>
        <w:fldChar w:fldCharType="end"/>
      </w:r>
      <w:r>
        <w:t xml:space="preserve"> identifies the requirements to be met for the closure of a Software Change Request.  This clause should be reviewed and may be amended if necessary.</w:t>
      </w:r>
    </w:p>
    <w:p w14:paraId="51CAA7B7" w14:textId="77777777" w:rsidR="00A413AE" w:rsidRPr="00632B04" w:rsidRDefault="00A413AE" w:rsidP="00632B04">
      <w:pPr>
        <w:pStyle w:val="GuideMarginHead-ASDEFCON"/>
        <w:rPr>
          <w:u w:val="single"/>
        </w:rPr>
      </w:pPr>
      <w:r w:rsidRPr="0094143C">
        <w:rPr>
          <w:u w:val="single"/>
        </w:rPr>
        <w:t>Related Clauses/ Documents</w:t>
      </w:r>
      <w:r w:rsidRPr="00632B04">
        <w:rPr>
          <w:u w:val="single"/>
        </w:rPr>
        <w:t>:</w:t>
      </w:r>
    </w:p>
    <w:p w14:paraId="6690E9E6" w14:textId="791EBD1B" w:rsidR="00D738DF" w:rsidRDefault="000365C6" w:rsidP="0094143C">
      <w:pPr>
        <w:pStyle w:val="GuideText-ASDEFCON"/>
      </w:pPr>
      <w:r>
        <w:t xml:space="preserve">Clause </w:t>
      </w:r>
      <w:r w:rsidR="00D738DF">
        <w:fldChar w:fldCharType="begin"/>
      </w:r>
      <w:r w:rsidR="00D738DF">
        <w:instrText xml:space="preserve"> REF _Ref347319186 \r \h </w:instrText>
      </w:r>
      <w:r w:rsidR="0094143C">
        <w:instrText xml:space="preserve"> \* MERGEFORMAT </w:instrText>
      </w:r>
      <w:r w:rsidR="00D738DF">
        <w:fldChar w:fldCharType="separate"/>
      </w:r>
      <w:r w:rsidR="00F33556">
        <w:t>6.2.3</w:t>
      </w:r>
      <w:r w:rsidR="00D738DF">
        <w:fldChar w:fldCharType="end"/>
      </w:r>
      <w:r w:rsidR="00D738DF">
        <w:t xml:space="preserve">, </w:t>
      </w:r>
      <w:r w:rsidR="00D738DF">
        <w:fldChar w:fldCharType="begin"/>
      </w:r>
      <w:r w:rsidR="00D738DF">
        <w:instrText xml:space="preserve"> REF _Ref347319186 \h </w:instrText>
      </w:r>
      <w:r w:rsidR="0094143C">
        <w:instrText xml:space="preserve"> \* MERGEFORMAT </w:instrText>
      </w:r>
      <w:r w:rsidR="00D738DF">
        <w:fldChar w:fldCharType="separate"/>
      </w:r>
      <w:r w:rsidR="00F33556">
        <w:t>Software Change Analysis</w:t>
      </w:r>
      <w:r w:rsidR="00D738DF">
        <w:fldChar w:fldCharType="end"/>
      </w:r>
    </w:p>
    <w:p w14:paraId="606A1543" w14:textId="7823E630" w:rsidR="007F75E5" w:rsidRDefault="000365C6" w:rsidP="0094143C">
      <w:pPr>
        <w:pStyle w:val="GuideText-ASDEFCON"/>
      </w:pPr>
      <w:r>
        <w:t xml:space="preserve">Clause </w:t>
      </w:r>
      <w:r w:rsidR="007F75E5">
        <w:fldChar w:fldCharType="begin"/>
      </w:r>
      <w:r w:rsidR="007F75E5">
        <w:instrText xml:space="preserve"> REF _Ref383522387 \r \h </w:instrText>
      </w:r>
      <w:r w:rsidR="0094143C">
        <w:instrText xml:space="preserve"> \* MERGEFORMAT </w:instrText>
      </w:r>
      <w:r w:rsidR="007F75E5">
        <w:fldChar w:fldCharType="separate"/>
      </w:r>
      <w:r w:rsidR="00F33556">
        <w:t>6.2.4</w:t>
      </w:r>
      <w:r w:rsidR="007F75E5">
        <w:fldChar w:fldCharType="end"/>
      </w:r>
      <w:r w:rsidR="007F75E5">
        <w:t xml:space="preserve">, </w:t>
      </w:r>
      <w:r w:rsidR="007F75E5">
        <w:fldChar w:fldCharType="begin"/>
      </w:r>
      <w:r w:rsidR="007F75E5">
        <w:instrText xml:space="preserve"> REF _Ref383522387 \h </w:instrText>
      </w:r>
      <w:r w:rsidR="0094143C">
        <w:instrText xml:space="preserve"> \* MERGEFORMAT </w:instrText>
      </w:r>
      <w:r w:rsidR="007F75E5">
        <w:fldChar w:fldCharType="separate"/>
      </w:r>
      <w:r w:rsidR="00F33556">
        <w:t>Development of Minor Changes to Software</w:t>
      </w:r>
      <w:r w:rsidR="007F75E5">
        <w:fldChar w:fldCharType="end"/>
      </w:r>
    </w:p>
    <w:p w14:paraId="60BE9D14" w14:textId="319892B3" w:rsidR="000365C6" w:rsidRDefault="000365C6" w:rsidP="00757A0C">
      <w:pPr>
        <w:pStyle w:val="GuideText-ASDEFCON"/>
      </w:pPr>
      <w:r>
        <w:t xml:space="preserve">Clause </w:t>
      </w:r>
      <w:r w:rsidR="00757A0C">
        <w:fldChar w:fldCharType="begin"/>
      </w:r>
      <w:r w:rsidR="00757A0C">
        <w:instrText xml:space="preserve"> REF _Ref112144260 \r \h </w:instrText>
      </w:r>
      <w:r w:rsidR="00757A0C">
        <w:fldChar w:fldCharType="separate"/>
      </w:r>
      <w:r w:rsidR="00F33556">
        <w:t>6.2.5</w:t>
      </w:r>
      <w:r w:rsidR="00757A0C">
        <w:fldChar w:fldCharType="end"/>
      </w:r>
      <w:r>
        <w:t xml:space="preserve">, </w:t>
      </w:r>
      <w:r w:rsidR="00757A0C">
        <w:fldChar w:fldCharType="begin"/>
      </w:r>
      <w:r w:rsidR="00757A0C">
        <w:instrText xml:space="preserve"> REF _Ref112144260 \h </w:instrText>
      </w:r>
      <w:r w:rsidR="00757A0C">
        <w:fldChar w:fldCharType="separate"/>
      </w:r>
      <w:r w:rsidR="00F33556">
        <w:t>Development of Major Changes to Software</w:t>
      </w:r>
      <w:r w:rsidR="00757A0C">
        <w:fldChar w:fldCharType="end"/>
      </w:r>
    </w:p>
    <w:p w14:paraId="0B9CFE22" w14:textId="16EFBD25" w:rsidR="00A413AE" w:rsidRDefault="00A413AE" w:rsidP="0094143C">
      <w:pPr>
        <w:pStyle w:val="GuideText-ASDEFCON"/>
      </w:pPr>
      <w:r>
        <w:t>Clause 2.3 of the SOW, Data Management System</w:t>
      </w:r>
    </w:p>
    <w:p w14:paraId="20CE071D" w14:textId="77777777" w:rsidR="00A413AE" w:rsidRDefault="00A413AE" w:rsidP="0094143C">
      <w:pPr>
        <w:pStyle w:val="GuideText-ASDEFCON"/>
      </w:pPr>
      <w:r>
        <w:t>DSD-OPS-HLPDSK, Help Desk Services</w:t>
      </w:r>
    </w:p>
    <w:p w14:paraId="1AF3B62F" w14:textId="77777777" w:rsidR="00A413AE" w:rsidRDefault="00A413AE" w:rsidP="0094143C">
      <w:pPr>
        <w:pStyle w:val="GuideText-ASDEFCON"/>
      </w:pPr>
      <w:r>
        <w:t>DSD-MNT-SA, Systems Administration Services</w:t>
      </w:r>
    </w:p>
    <w:p w14:paraId="12A0E9F7" w14:textId="77777777" w:rsidR="00A413AE" w:rsidRDefault="00A413AE" w:rsidP="0094143C">
      <w:pPr>
        <w:pStyle w:val="GuideText-ASDEFCON"/>
      </w:pPr>
      <w:r>
        <w:t xml:space="preserve">DID-SSM-CSSR, </w:t>
      </w:r>
      <w:r w:rsidR="00E85FDA">
        <w:t xml:space="preserve">which defines requirements for the </w:t>
      </w:r>
      <w:r>
        <w:t>Combined Services Summary Report</w:t>
      </w:r>
    </w:p>
    <w:p w14:paraId="423C67BF" w14:textId="77777777" w:rsidR="00DC0DFD" w:rsidRDefault="00DC0DFD" w:rsidP="0094143C">
      <w:pPr>
        <w:pStyle w:val="GuideText-ASDEFCON"/>
      </w:pPr>
      <w:r>
        <w:t>DID-</w:t>
      </w:r>
      <w:r w:rsidR="00FE38C6">
        <w:t>ILS</w:t>
      </w:r>
      <w:r>
        <w:t xml:space="preserve">-SW-SWSP, DID-ENG-CEMP or DID-SSM-SSMP, defining the governing plan for </w:t>
      </w:r>
      <w:r w:rsidR="0016702C">
        <w:t>Software</w:t>
      </w:r>
      <w:r>
        <w:t xml:space="preserve"> support Services</w:t>
      </w:r>
    </w:p>
    <w:p w14:paraId="2264DB03" w14:textId="2F7517BB" w:rsidR="00A413AE" w:rsidRPr="0094143C" w:rsidRDefault="00A413AE" w:rsidP="00D2667A">
      <w:pPr>
        <w:pStyle w:val="GuideMarginHead-ASDEFCON"/>
        <w:rPr>
          <w:rStyle w:val="GuideText-ASDEFCONChar"/>
        </w:rPr>
      </w:pPr>
      <w:r w:rsidRPr="00D2667A">
        <w:rPr>
          <w:u w:val="single"/>
        </w:rPr>
        <w:t>Optional Clauses</w:t>
      </w:r>
      <w:r>
        <w:t>:</w:t>
      </w:r>
      <w:r>
        <w:tab/>
      </w:r>
      <w:r w:rsidR="009E7DCB">
        <w:rPr>
          <w:rStyle w:val="GuideText-ASDEFCONChar"/>
        </w:rPr>
        <w:t>None</w:t>
      </w:r>
    </w:p>
    <w:p w14:paraId="1232C6A7" w14:textId="783EB9EF" w:rsidR="00855F79" w:rsidRDefault="00855F79">
      <w:pPr>
        <w:pStyle w:val="heading"/>
      </w:pPr>
      <w:r>
        <w:fldChar w:fldCharType="begin"/>
      </w:r>
      <w:r>
        <w:instrText xml:space="preserve"> REF _Ref347319186 \r \h </w:instrText>
      </w:r>
      <w:r>
        <w:fldChar w:fldCharType="separate"/>
      </w:r>
      <w:r w:rsidR="00F33556">
        <w:t>6.2.3</w:t>
      </w:r>
      <w:r>
        <w:fldChar w:fldCharType="end"/>
      </w:r>
      <w:r>
        <w:tab/>
      </w:r>
      <w:r>
        <w:fldChar w:fldCharType="begin"/>
      </w:r>
      <w:r>
        <w:instrText xml:space="preserve"> REF _Ref347319186 \h </w:instrText>
      </w:r>
      <w:r>
        <w:fldChar w:fldCharType="separate"/>
      </w:r>
      <w:r w:rsidR="00F33556">
        <w:t>Software Change Analysis</w:t>
      </w:r>
      <w:r>
        <w:fldChar w:fldCharType="end"/>
      </w:r>
    </w:p>
    <w:p w14:paraId="40FBAFDD" w14:textId="197AD717" w:rsidR="00BE3C9F" w:rsidRDefault="00BE3C9F" w:rsidP="0094143C">
      <w:pPr>
        <w:pStyle w:val="GuideMarginHead-ASDEFCON"/>
      </w:pPr>
      <w:r w:rsidRPr="00A33760">
        <w:rPr>
          <w:u w:val="single"/>
        </w:rPr>
        <w:t>Status</w:t>
      </w:r>
      <w:r>
        <w:rPr>
          <w:rStyle w:val="MarginheadingChar"/>
        </w:rPr>
        <w:t>:</w:t>
      </w:r>
      <w:r>
        <w:tab/>
      </w:r>
      <w:r w:rsidR="00D738DF">
        <w:t xml:space="preserve">Optional (but required if clauses </w:t>
      </w:r>
      <w:r w:rsidR="00F7202B">
        <w:fldChar w:fldCharType="begin"/>
      </w:r>
      <w:r w:rsidR="00F7202B">
        <w:instrText xml:space="preserve"> REF _Ref383522387 \r \h </w:instrText>
      </w:r>
      <w:r w:rsidR="00F7202B">
        <w:fldChar w:fldCharType="separate"/>
      </w:r>
      <w:r w:rsidR="00F33556">
        <w:t>6.2.4</w:t>
      </w:r>
      <w:r w:rsidR="00F7202B">
        <w:fldChar w:fldCharType="end"/>
      </w:r>
      <w:r w:rsidR="00D738DF">
        <w:t xml:space="preserve"> or </w:t>
      </w:r>
      <w:r w:rsidR="00757A0C">
        <w:fldChar w:fldCharType="begin"/>
      </w:r>
      <w:r w:rsidR="00757A0C">
        <w:instrText xml:space="preserve"> REF _Ref112144260 \r \h </w:instrText>
      </w:r>
      <w:r w:rsidR="00757A0C">
        <w:fldChar w:fldCharType="separate"/>
      </w:r>
      <w:r w:rsidR="00F33556">
        <w:t>6.2.5</w:t>
      </w:r>
      <w:r w:rsidR="00757A0C">
        <w:fldChar w:fldCharType="end"/>
      </w:r>
      <w:r w:rsidR="00D738DF">
        <w:t xml:space="preserve"> are included)</w:t>
      </w:r>
    </w:p>
    <w:p w14:paraId="129677CC" w14:textId="77777777" w:rsidR="00BE3C9F" w:rsidRDefault="00BE3C9F" w:rsidP="0094143C">
      <w:pPr>
        <w:pStyle w:val="GuideMarginHead-ASDEFCON"/>
      </w:pPr>
      <w:r w:rsidRPr="00A33760">
        <w:rPr>
          <w:u w:val="single"/>
        </w:rPr>
        <w:t>Purpose</w:t>
      </w:r>
      <w:r>
        <w:rPr>
          <w:rStyle w:val="MarginheadingChar"/>
        </w:rPr>
        <w:t>:</w:t>
      </w:r>
      <w:r>
        <w:tab/>
        <w:t>To identify the requirements for analysing Software Change Requests.</w:t>
      </w:r>
    </w:p>
    <w:p w14:paraId="317E7DAA" w14:textId="77777777" w:rsidR="00BE3C9F" w:rsidRDefault="00BE3C9F" w:rsidP="0094143C">
      <w:pPr>
        <w:pStyle w:val="GuideMarginHead-ASDEFCON"/>
      </w:pPr>
      <w:r w:rsidRPr="0094143C">
        <w:rPr>
          <w:u w:val="single"/>
        </w:rPr>
        <w:t>Policy:</w:t>
      </w:r>
      <w:r>
        <w:tab/>
        <w:t>Nil</w:t>
      </w:r>
    </w:p>
    <w:p w14:paraId="5CA7B135" w14:textId="72DB0459" w:rsidR="00BE3C9F" w:rsidRDefault="00BE3C9F" w:rsidP="0094143C">
      <w:pPr>
        <w:pStyle w:val="GuideMarginHead-ASDEFCON"/>
      </w:pPr>
      <w:r w:rsidRPr="00A33760">
        <w:rPr>
          <w:u w:val="single"/>
        </w:rPr>
        <w:t>Guidance</w:t>
      </w:r>
      <w:r>
        <w:rPr>
          <w:rStyle w:val="MarginheadingChar"/>
        </w:rPr>
        <w:t>:</w:t>
      </w:r>
      <w:r>
        <w:tab/>
        <w:t>This clause requires the Contractor to</w:t>
      </w:r>
      <w:r w:rsidR="00FD5301">
        <w:t xml:space="preserve"> analyse all </w:t>
      </w:r>
      <w:r w:rsidR="0088074B">
        <w:t>S</w:t>
      </w:r>
      <w:r w:rsidR="00AA0A62">
        <w:t>W</w:t>
      </w:r>
      <w:r w:rsidR="0088074B">
        <w:t>CRs</w:t>
      </w:r>
      <w:r>
        <w:t xml:space="preserve">. </w:t>
      </w:r>
      <w:r w:rsidR="00FD5301">
        <w:t xml:space="preserve"> </w:t>
      </w:r>
      <w:r w:rsidR="005D64F0">
        <w:t xml:space="preserve">Clause </w:t>
      </w:r>
      <w:r w:rsidR="00FE65F0">
        <w:fldChar w:fldCharType="begin"/>
      </w:r>
      <w:r w:rsidR="00FE65F0">
        <w:instrText xml:space="preserve"> REF _Ref347319186 \r \h </w:instrText>
      </w:r>
      <w:r w:rsidR="00FE65F0">
        <w:fldChar w:fldCharType="separate"/>
      </w:r>
      <w:r w:rsidR="00F33556">
        <w:t>6.2.3</w:t>
      </w:r>
      <w:r w:rsidR="00FE65F0">
        <w:fldChar w:fldCharType="end"/>
      </w:r>
      <w:r w:rsidR="005D64F0">
        <w:t xml:space="preserve"> integrates with clause 6.2.4 of DSD-ENG-SERV, Analysis of Change Requests, essentially adding </w:t>
      </w:r>
      <w:r w:rsidR="0016702C">
        <w:t>Software</w:t>
      </w:r>
      <w:r w:rsidR="005D64F0">
        <w:t xml:space="preserve">-specific requirements to the standard engineering process.  </w:t>
      </w:r>
      <w:r>
        <w:t xml:space="preserve">As </w:t>
      </w:r>
      <w:r w:rsidR="005D64F0">
        <w:t>an</w:t>
      </w:r>
      <w:r>
        <w:t xml:space="preserve"> analysis of each </w:t>
      </w:r>
      <w:r w:rsidR="0088074B">
        <w:t>S</w:t>
      </w:r>
      <w:r w:rsidR="00AA0A62">
        <w:t>W</w:t>
      </w:r>
      <w:r w:rsidR="0088074B">
        <w:t>CR</w:t>
      </w:r>
      <w:r w:rsidR="00343BE7">
        <w:t xml:space="preserve"> </w:t>
      </w:r>
      <w:r>
        <w:t xml:space="preserve">is a prerequisite for the </w:t>
      </w:r>
      <w:r w:rsidR="005D64F0">
        <w:t xml:space="preserve">other </w:t>
      </w:r>
      <w:r w:rsidR="0016702C">
        <w:t>Software</w:t>
      </w:r>
      <w:r>
        <w:t xml:space="preserve"> support Services</w:t>
      </w:r>
      <w:r w:rsidR="005D64F0">
        <w:t xml:space="preserve"> in the DSD</w:t>
      </w:r>
      <w:r>
        <w:t xml:space="preserve">, </w:t>
      </w:r>
      <w:r w:rsidR="00FD5301">
        <w:t xml:space="preserve">whether a </w:t>
      </w:r>
      <w:r w:rsidR="0016702C">
        <w:t>Software</w:t>
      </w:r>
      <w:r w:rsidR="00FD5301">
        <w:t xml:space="preserve"> change proceed</w:t>
      </w:r>
      <w:r w:rsidR="005D64F0">
        <w:t>s</w:t>
      </w:r>
      <w:r w:rsidR="00FD5301">
        <w:t xml:space="preserve"> or not, </w:t>
      </w:r>
      <w:r>
        <w:t xml:space="preserve">this is a </w:t>
      </w:r>
      <w:r w:rsidR="00AA0A62">
        <w:t xml:space="preserve">necessary </w:t>
      </w:r>
      <w:r>
        <w:t>clause.</w:t>
      </w:r>
    </w:p>
    <w:p w14:paraId="28461EEA" w14:textId="0255C15B" w:rsidR="005D64F0" w:rsidRDefault="00E22B26" w:rsidP="0094143C">
      <w:pPr>
        <w:pStyle w:val="GuideText-ASDEFCON"/>
      </w:pPr>
      <w:r>
        <w:t>Clause</w:t>
      </w:r>
      <w:r w:rsidR="003B75C4">
        <w:t>s</w:t>
      </w:r>
      <w:r>
        <w:t xml:space="preserve"> </w:t>
      </w:r>
      <w:r w:rsidR="005D64F0">
        <w:fldChar w:fldCharType="begin"/>
      </w:r>
      <w:r w:rsidR="005D64F0">
        <w:instrText xml:space="preserve"> REF _Ref326652132 \r \h </w:instrText>
      </w:r>
      <w:r w:rsidR="0094143C">
        <w:instrText xml:space="preserve"> \* MERGEFORMAT </w:instrText>
      </w:r>
      <w:r w:rsidR="005D64F0">
        <w:fldChar w:fldCharType="separate"/>
      </w:r>
      <w:r w:rsidR="00F33556">
        <w:t>6.2.3.1</w:t>
      </w:r>
      <w:r w:rsidR="005D64F0">
        <w:fldChar w:fldCharType="end"/>
      </w:r>
      <w:r w:rsidR="003B75C4">
        <w:t xml:space="preserve"> and </w:t>
      </w:r>
      <w:r w:rsidR="003B75C4">
        <w:fldChar w:fldCharType="begin"/>
      </w:r>
      <w:r w:rsidR="003B75C4">
        <w:instrText xml:space="preserve"> REF _Ref326653180 \r \h </w:instrText>
      </w:r>
      <w:r w:rsidR="0094143C">
        <w:instrText xml:space="preserve"> \* MERGEFORMAT </w:instrText>
      </w:r>
      <w:r w:rsidR="003B75C4">
        <w:fldChar w:fldCharType="separate"/>
      </w:r>
      <w:r w:rsidR="00F33556">
        <w:t>6.2.3.2</w:t>
      </w:r>
      <w:r w:rsidR="003B75C4">
        <w:fldChar w:fldCharType="end"/>
      </w:r>
      <w:r w:rsidR="003B75C4">
        <w:t xml:space="preserve"> define</w:t>
      </w:r>
      <w:r>
        <w:t xml:space="preserve"> the requirements for prioritising </w:t>
      </w:r>
      <w:r w:rsidR="0088074B">
        <w:t>S</w:t>
      </w:r>
      <w:r w:rsidR="00AA0A62">
        <w:t>W</w:t>
      </w:r>
      <w:r w:rsidR="0088074B">
        <w:t>CRs</w:t>
      </w:r>
      <w:r w:rsidR="00343BE7">
        <w:t xml:space="preserve"> </w:t>
      </w:r>
      <w:r>
        <w:t>and integrate</w:t>
      </w:r>
      <w:r w:rsidR="003B75C4">
        <w:t xml:space="preserve"> with</w:t>
      </w:r>
      <w:r>
        <w:t xml:space="preserve"> th</w:t>
      </w:r>
      <w:r w:rsidR="003B75C4">
        <w:t>e</w:t>
      </w:r>
      <w:r>
        <w:t xml:space="preserve"> </w:t>
      </w:r>
      <w:r w:rsidR="003B75C4">
        <w:t>Analysis of Change Requests process defined under</w:t>
      </w:r>
      <w:r w:rsidR="00BB1B0E">
        <w:t xml:space="preserve"> clause 6.2.4 of DSD-ENG-SERV. </w:t>
      </w:r>
      <w:r>
        <w:t xml:space="preserve"> Drafters should review clause</w:t>
      </w:r>
      <w:r w:rsidR="003B75C4">
        <w:t>s</w:t>
      </w:r>
      <w:r w:rsidR="00863BE7">
        <w:t xml:space="preserve"> </w:t>
      </w:r>
      <w:r w:rsidR="00863BE7">
        <w:fldChar w:fldCharType="begin"/>
      </w:r>
      <w:r w:rsidR="00863BE7">
        <w:instrText xml:space="preserve"> REF _Ref326652132 \r \h </w:instrText>
      </w:r>
      <w:r w:rsidR="0094143C">
        <w:instrText xml:space="preserve"> \* MERGEFORMAT </w:instrText>
      </w:r>
      <w:r w:rsidR="00863BE7">
        <w:fldChar w:fldCharType="separate"/>
      </w:r>
      <w:r w:rsidR="00F33556">
        <w:t>6.2.3.1</w:t>
      </w:r>
      <w:r w:rsidR="00863BE7">
        <w:fldChar w:fldCharType="end"/>
      </w:r>
      <w:r w:rsidR="003B75C4">
        <w:t xml:space="preserve">, </w:t>
      </w:r>
      <w:r w:rsidR="003B75C4">
        <w:fldChar w:fldCharType="begin"/>
      </w:r>
      <w:r w:rsidR="003B75C4">
        <w:instrText xml:space="preserve"> REF _Ref326653180 \r \h </w:instrText>
      </w:r>
      <w:r w:rsidR="0094143C">
        <w:instrText xml:space="preserve"> \* MERGEFORMAT </w:instrText>
      </w:r>
      <w:r w:rsidR="003B75C4">
        <w:fldChar w:fldCharType="separate"/>
      </w:r>
      <w:r w:rsidR="00F33556">
        <w:t>6.2.3.2</w:t>
      </w:r>
      <w:r w:rsidR="003B75C4">
        <w:fldChar w:fldCharType="end"/>
      </w:r>
      <w:r w:rsidR="00863BE7">
        <w:t xml:space="preserve"> and </w:t>
      </w:r>
      <w:r w:rsidR="00FE65F0">
        <w:t xml:space="preserve">clause </w:t>
      </w:r>
      <w:r>
        <w:t xml:space="preserve">6.2.4 of DSD-ENG-SERV </w:t>
      </w:r>
      <w:r w:rsidR="003B75C4">
        <w:t>(</w:t>
      </w:r>
      <w:r>
        <w:t>and any changes drafted for that clause</w:t>
      </w:r>
      <w:r w:rsidR="003B75C4">
        <w:t>)</w:t>
      </w:r>
      <w:r w:rsidR="00863BE7">
        <w:t>, and then amend clause</w:t>
      </w:r>
      <w:r w:rsidR="003B75C4">
        <w:t>s</w:t>
      </w:r>
      <w:r w:rsidR="00863BE7">
        <w:t xml:space="preserve"> </w:t>
      </w:r>
      <w:r w:rsidR="00863BE7">
        <w:fldChar w:fldCharType="begin"/>
      </w:r>
      <w:r w:rsidR="00863BE7">
        <w:instrText xml:space="preserve"> REF _Ref326652132 \r \h </w:instrText>
      </w:r>
      <w:r w:rsidR="0094143C">
        <w:instrText xml:space="preserve"> \* MERGEFORMAT </w:instrText>
      </w:r>
      <w:r w:rsidR="00863BE7">
        <w:fldChar w:fldCharType="separate"/>
      </w:r>
      <w:r w:rsidR="00F33556">
        <w:t>6.2.3.1</w:t>
      </w:r>
      <w:r w:rsidR="00863BE7">
        <w:fldChar w:fldCharType="end"/>
      </w:r>
      <w:r w:rsidR="003B75C4">
        <w:t xml:space="preserve"> and </w:t>
      </w:r>
      <w:r w:rsidR="003B75C4">
        <w:fldChar w:fldCharType="begin"/>
      </w:r>
      <w:r w:rsidR="003B75C4">
        <w:instrText xml:space="preserve"> REF _Ref326653180 \r \h </w:instrText>
      </w:r>
      <w:r w:rsidR="0094143C">
        <w:instrText xml:space="preserve"> \* MERGEFORMAT </w:instrText>
      </w:r>
      <w:r w:rsidR="003B75C4">
        <w:fldChar w:fldCharType="separate"/>
      </w:r>
      <w:r w:rsidR="00F33556">
        <w:t>6.2.3.2</w:t>
      </w:r>
      <w:r w:rsidR="003B75C4">
        <w:fldChar w:fldCharType="end"/>
      </w:r>
      <w:r w:rsidR="003B75C4">
        <w:t xml:space="preserve"> </w:t>
      </w:r>
      <w:r w:rsidR="00863BE7">
        <w:t>if necessary</w:t>
      </w:r>
      <w:r w:rsidR="00AA0A62">
        <w:t xml:space="preserve"> to ensure consistency</w:t>
      </w:r>
      <w:r>
        <w:t>.</w:t>
      </w:r>
    </w:p>
    <w:p w14:paraId="251CB6A0" w14:textId="77777777" w:rsidR="00663957" w:rsidRDefault="00663957" w:rsidP="0094143C">
      <w:pPr>
        <w:pStyle w:val="GuideText-ASDEFCON"/>
      </w:pPr>
      <w:r>
        <w:t xml:space="preserve">A Major Change is a change that alters the function of the </w:t>
      </w:r>
      <w:r w:rsidR="0016702C">
        <w:t>Software</w:t>
      </w:r>
      <w:r w:rsidR="00AA0A62">
        <w:t xml:space="preserve"> </w:t>
      </w:r>
      <w:r>
        <w:t xml:space="preserve">Product.  A Minor Change </w:t>
      </w:r>
      <w:r w:rsidR="00897AAA">
        <w:t xml:space="preserve">does not alter functionality but may improve the efficiency of the code or remove any latent defects to ensure compliance with the approved configuration.  A Minor Change </w:t>
      </w:r>
      <w:r>
        <w:t xml:space="preserve">may </w:t>
      </w:r>
      <w:r w:rsidR="00897AAA">
        <w:t xml:space="preserve">also </w:t>
      </w:r>
      <w:r>
        <w:t xml:space="preserve">change an aspect of the user interface, menus, help or some other aspect of the </w:t>
      </w:r>
      <w:r w:rsidR="0016702C">
        <w:t>Software</w:t>
      </w:r>
      <w:r>
        <w:t xml:space="preserve"> that is visible to the operator / user, but it does not change the </w:t>
      </w:r>
      <w:r w:rsidR="0016702C">
        <w:t>Software</w:t>
      </w:r>
      <w:r>
        <w:t xml:space="preserve"> Product’s function.  Drafters should review the definitions for Major Change and Minor Change in the Glossary (which apply to </w:t>
      </w:r>
      <w:r w:rsidR="00452005">
        <w:t xml:space="preserve">both </w:t>
      </w:r>
      <w:r>
        <w:t xml:space="preserve">hardware and </w:t>
      </w:r>
      <w:r w:rsidR="0016702C">
        <w:t>Software</w:t>
      </w:r>
      <w:r>
        <w:t xml:space="preserve"> changes), and revise if necessary.</w:t>
      </w:r>
    </w:p>
    <w:p w14:paraId="5996D3C4" w14:textId="77777777" w:rsidR="00663957" w:rsidRDefault="00BB1B0E" w:rsidP="0094143C">
      <w:pPr>
        <w:pStyle w:val="GuideText-ASDEFCON"/>
      </w:pPr>
      <w:r>
        <w:t xml:space="preserve">Drafters should also </w:t>
      </w:r>
      <w:r w:rsidR="00663957">
        <w:t>be aware</w:t>
      </w:r>
      <w:r>
        <w:t xml:space="preserve"> that clause 6.2.5 of DSD-ENG-CM, Configuration Control</w:t>
      </w:r>
      <w:r w:rsidR="00663957">
        <w:t xml:space="preserve"> (which is inter-related via clause 6.2.4 of DSD-ENG-SERV)</w:t>
      </w:r>
      <w:r>
        <w:t xml:space="preserve">, requires the Contractor to </w:t>
      </w:r>
      <w:r w:rsidR="00663957">
        <w:t>submit</w:t>
      </w:r>
      <w:r>
        <w:t xml:space="preserve"> proposed configuration changes</w:t>
      </w:r>
      <w:r w:rsidR="00663957" w:rsidRPr="00663957">
        <w:t xml:space="preserve"> </w:t>
      </w:r>
      <w:r w:rsidR="00663957">
        <w:t>to the Commonwealth.  T</w:t>
      </w:r>
      <w:r>
        <w:t xml:space="preserve">his process </w:t>
      </w:r>
      <w:r w:rsidR="00663957">
        <w:t xml:space="preserve">seeks Commonwealth Approval for Major Changes and review of Minor Changes.  Clause 6.2.5 of DSD-ENG-CM also </w:t>
      </w:r>
      <w:r>
        <w:t>allow</w:t>
      </w:r>
      <w:r w:rsidR="00663957">
        <w:t>s</w:t>
      </w:r>
      <w:r>
        <w:t xml:space="preserve"> </w:t>
      </w:r>
      <w:r w:rsidR="00663957">
        <w:t xml:space="preserve">the Commonwealth to reclassify a Minor Change as a Major Change if the Commonwealth Representative believes that the proposed change will change the </w:t>
      </w:r>
      <w:r w:rsidR="0016702C">
        <w:t>Software</w:t>
      </w:r>
      <w:r w:rsidR="00663957">
        <w:t xml:space="preserve"> Product’s function significantly and the process requires greater Commonwealth visibility.  Alternatively, the Commonwealth Representative may decide that a change in function is sufficiently small to be managed as a Minor Change.  Such changes will be based on evidence at the time, and possibly </w:t>
      </w:r>
      <w:r w:rsidR="0016702C">
        <w:t xml:space="preserve">for ADF </w:t>
      </w:r>
      <w:r w:rsidR="005E7E62">
        <w:t>r</w:t>
      </w:r>
      <w:r w:rsidR="0016702C">
        <w:t xml:space="preserve">egulatory / </w:t>
      </w:r>
      <w:r w:rsidR="005E7E62">
        <w:t>a</w:t>
      </w:r>
      <w:r w:rsidR="0016702C">
        <w:t xml:space="preserve">ssurance </w:t>
      </w:r>
      <w:r w:rsidR="005E7E62">
        <w:t>f</w:t>
      </w:r>
      <w:r w:rsidR="0016702C">
        <w:t>ramework</w:t>
      </w:r>
      <w:r w:rsidR="00663957">
        <w:t xml:space="preserve"> requirements.</w:t>
      </w:r>
    </w:p>
    <w:p w14:paraId="0A46F686" w14:textId="5C0DAFC9" w:rsidR="00897AAA" w:rsidRDefault="00897AAA" w:rsidP="0094143C">
      <w:pPr>
        <w:pStyle w:val="GuideText-ASDEFCON"/>
      </w:pPr>
      <w:r>
        <w:t xml:space="preserve">Depending on the classification as either a Major Change or a Minor Change, and subsequent Approval or Review, clauses </w:t>
      </w:r>
      <w:r w:rsidR="00757A0C">
        <w:fldChar w:fldCharType="begin"/>
      </w:r>
      <w:r w:rsidR="00757A0C">
        <w:instrText xml:space="preserve"> REF _Ref112144260 \r \h </w:instrText>
      </w:r>
      <w:r w:rsidR="00757A0C">
        <w:fldChar w:fldCharType="separate"/>
      </w:r>
      <w:r w:rsidR="00F33556">
        <w:t>6.2.5</w:t>
      </w:r>
      <w:r w:rsidR="00757A0C">
        <w:fldChar w:fldCharType="end"/>
      </w:r>
      <w:r>
        <w:t xml:space="preserve"> and </w:t>
      </w:r>
      <w:r w:rsidR="00F7202B">
        <w:fldChar w:fldCharType="begin"/>
      </w:r>
      <w:r w:rsidR="00F7202B">
        <w:instrText xml:space="preserve"> REF _Ref383522387 \r \h </w:instrText>
      </w:r>
      <w:r w:rsidR="0094143C">
        <w:instrText xml:space="preserve"> \* MERGEFORMAT </w:instrText>
      </w:r>
      <w:r w:rsidR="00F7202B">
        <w:fldChar w:fldCharType="separate"/>
      </w:r>
      <w:r w:rsidR="00F33556">
        <w:t>6.2.4</w:t>
      </w:r>
      <w:r w:rsidR="00F7202B">
        <w:fldChar w:fldCharType="end"/>
      </w:r>
      <w:r>
        <w:t xml:space="preserve"> respectively, define the requirements for the implementation of those changes.</w:t>
      </w:r>
    </w:p>
    <w:p w14:paraId="5F6C30DE" w14:textId="3E46BD87" w:rsidR="005207DF" w:rsidRDefault="00E22B26" w:rsidP="0094143C">
      <w:pPr>
        <w:pStyle w:val="GuideText-ASDEFCON"/>
      </w:pPr>
      <w:r>
        <w:t>Clause</w:t>
      </w:r>
      <w:r w:rsidR="000365C6">
        <w:t>s</w:t>
      </w:r>
      <w:r>
        <w:t xml:space="preserve"> </w:t>
      </w:r>
      <w:r w:rsidR="00DE67E8">
        <w:fldChar w:fldCharType="begin"/>
      </w:r>
      <w:r w:rsidR="00DE67E8">
        <w:instrText xml:space="preserve"> REF _Ref381717642 \r \h </w:instrText>
      </w:r>
      <w:r w:rsidR="0094143C">
        <w:instrText xml:space="preserve"> \* MERGEFORMAT </w:instrText>
      </w:r>
      <w:r w:rsidR="00DE67E8">
        <w:fldChar w:fldCharType="separate"/>
      </w:r>
      <w:r w:rsidR="00F33556">
        <w:t>6.2.2.3</w:t>
      </w:r>
      <w:r w:rsidR="00DE67E8">
        <w:fldChar w:fldCharType="end"/>
      </w:r>
      <w:r w:rsidR="000365C6">
        <w:t xml:space="preserve"> </w:t>
      </w:r>
      <w:r w:rsidR="00DE67E8">
        <w:t xml:space="preserve">and </w:t>
      </w:r>
      <w:r w:rsidR="00DE67E8">
        <w:fldChar w:fldCharType="begin"/>
      </w:r>
      <w:r w:rsidR="00DE67E8">
        <w:instrText xml:space="preserve"> REF _Ref326653198 \r \h </w:instrText>
      </w:r>
      <w:r w:rsidR="0094143C">
        <w:instrText xml:space="preserve"> \* MERGEFORMAT </w:instrText>
      </w:r>
      <w:r w:rsidR="00DE67E8">
        <w:fldChar w:fldCharType="separate"/>
      </w:r>
      <w:r w:rsidR="00F33556">
        <w:t>6.2.3.4</w:t>
      </w:r>
      <w:r w:rsidR="00DE67E8">
        <w:fldChar w:fldCharType="end"/>
      </w:r>
      <w:r w:rsidR="00DE67E8">
        <w:t xml:space="preserve"> </w:t>
      </w:r>
      <w:r w:rsidR="000365C6">
        <w:t xml:space="preserve">require the Contractor to classify, as part of the analysis, the </w:t>
      </w:r>
      <w:r w:rsidR="0016702C">
        <w:t>Software</w:t>
      </w:r>
      <w:r w:rsidR="000365C6">
        <w:t xml:space="preserve"> change as a particular type of </w:t>
      </w:r>
      <w:r w:rsidR="0016702C">
        <w:t>Software</w:t>
      </w:r>
      <w:r w:rsidR="000365C6">
        <w:t xml:space="preserve"> maintenance and, where more than one classification applies, the amount of work that applies to each classification.  These classifications are also recorded in the log under clause </w:t>
      </w:r>
      <w:r w:rsidR="000365C6">
        <w:fldChar w:fldCharType="begin"/>
      </w:r>
      <w:r w:rsidR="000365C6">
        <w:instrText xml:space="preserve"> REF _Ref265686735 \r \h </w:instrText>
      </w:r>
      <w:r w:rsidR="0094143C">
        <w:instrText xml:space="preserve"> \* MERGEFORMAT </w:instrText>
      </w:r>
      <w:r w:rsidR="000365C6">
        <w:fldChar w:fldCharType="separate"/>
      </w:r>
      <w:r w:rsidR="00F33556">
        <w:t>6.2.2.3</w:t>
      </w:r>
      <w:r w:rsidR="000365C6">
        <w:fldChar w:fldCharType="end"/>
      </w:r>
      <w:r w:rsidR="000365C6">
        <w:t>.  Drafters should review these clauses but, in general, they do not require amendment.</w:t>
      </w:r>
    </w:p>
    <w:p w14:paraId="549BABB5" w14:textId="039D36F7" w:rsidR="004B5477" w:rsidRDefault="00AA0A62" w:rsidP="0094143C">
      <w:pPr>
        <w:pStyle w:val="GuideText-ASDEFCON"/>
      </w:pPr>
      <w:r>
        <w:t xml:space="preserve">Clause </w:t>
      </w:r>
      <w:r>
        <w:fldChar w:fldCharType="begin"/>
      </w:r>
      <w:r>
        <w:instrText xml:space="preserve"> REF _Ref318875611 \r \h </w:instrText>
      </w:r>
      <w:r w:rsidR="0094143C">
        <w:instrText xml:space="preserve"> \* MERGEFORMAT </w:instrText>
      </w:r>
      <w:r>
        <w:fldChar w:fldCharType="separate"/>
      </w:r>
      <w:r w:rsidR="00F33556">
        <w:t>6.2.3.5</w:t>
      </w:r>
      <w:r>
        <w:fldChar w:fldCharType="end"/>
      </w:r>
      <w:r>
        <w:t xml:space="preserve"> identifies that the analysis of S</w:t>
      </w:r>
      <w:r w:rsidR="00DE67E8">
        <w:t>W</w:t>
      </w:r>
      <w:r>
        <w:t xml:space="preserve">CRs </w:t>
      </w:r>
      <w:r w:rsidR="00DE67E8">
        <w:t xml:space="preserve">may </w:t>
      </w:r>
      <w:r>
        <w:t xml:space="preserve">be performed as an S&amp;Q Service </w:t>
      </w:r>
      <w:r w:rsidR="00DE67E8">
        <w:t xml:space="preserve">but only when </w:t>
      </w:r>
      <w:r w:rsidR="004B5477">
        <w:t xml:space="preserve">the circumstances are </w:t>
      </w:r>
      <w:r w:rsidR="00DE67E8">
        <w:t xml:space="preserve">not included under clause </w:t>
      </w:r>
      <w:r w:rsidR="00DE67E8">
        <w:fldChar w:fldCharType="begin"/>
      </w:r>
      <w:r w:rsidR="00DE67E8">
        <w:instrText xml:space="preserve"> REF _Ref381614623 \r \h </w:instrText>
      </w:r>
      <w:r w:rsidR="0094143C">
        <w:instrText xml:space="preserve"> \* MERGEFORMAT </w:instrText>
      </w:r>
      <w:r w:rsidR="00DE67E8">
        <w:fldChar w:fldCharType="separate"/>
      </w:r>
      <w:r w:rsidR="00F33556">
        <w:t>6.2.3.6</w:t>
      </w:r>
      <w:r w:rsidR="00DE67E8">
        <w:fldChar w:fldCharType="end"/>
      </w:r>
      <w:r>
        <w:t xml:space="preserve">.  </w:t>
      </w:r>
      <w:r w:rsidR="00DE67E8">
        <w:t xml:space="preserve">Note that this approach is similar to that taken for the analysis of change requests in DSD-ENG-SERV and </w:t>
      </w:r>
      <w:r w:rsidR="004B5477">
        <w:t>if</w:t>
      </w:r>
      <w:r w:rsidR="00DE67E8">
        <w:t xml:space="preserve"> combined hardware and </w:t>
      </w:r>
      <w:r w:rsidR="0016702C">
        <w:t>Software</w:t>
      </w:r>
      <w:r w:rsidR="00DE67E8">
        <w:t xml:space="preserve"> changes are likely to occur, these clauses should be consistent.  Drafters should review clause </w:t>
      </w:r>
      <w:r w:rsidR="00DE67E8">
        <w:fldChar w:fldCharType="begin"/>
      </w:r>
      <w:r w:rsidR="00DE67E8">
        <w:instrText xml:space="preserve"> REF _Ref381614623 \r \h </w:instrText>
      </w:r>
      <w:r w:rsidR="0094143C">
        <w:instrText xml:space="preserve"> \* MERGEFORMAT </w:instrText>
      </w:r>
      <w:r w:rsidR="00DE67E8">
        <w:fldChar w:fldCharType="separate"/>
      </w:r>
      <w:r w:rsidR="00F33556">
        <w:t>6.2.3.6</w:t>
      </w:r>
      <w:r w:rsidR="00DE67E8">
        <w:fldChar w:fldCharType="end"/>
      </w:r>
      <w:r w:rsidR="00DE67E8">
        <w:t xml:space="preserve"> and, if necessary, amend the situations where the Services should be included as Recurring Services and paid for within the Recurring Services Fee.  </w:t>
      </w:r>
      <w:r w:rsidR="00696A38">
        <w:t xml:space="preserve">Types of changes that should not be included </w:t>
      </w:r>
      <w:r w:rsidR="004B5477">
        <w:t xml:space="preserve">as Recurring Services </w:t>
      </w:r>
      <w:r w:rsidR="00696A38">
        <w:t xml:space="preserve">are enhancements / functionality improvements requested by the Commonwealth as the scope and cost </w:t>
      </w:r>
      <w:r w:rsidR="004B5477">
        <w:t xml:space="preserve">of such changes </w:t>
      </w:r>
      <w:r w:rsidR="00696A38">
        <w:t xml:space="preserve">cannot be estimated in advance.  Additionally, activities with </w:t>
      </w:r>
      <w:r w:rsidR="004B5477">
        <w:t>significant</w:t>
      </w:r>
      <w:r w:rsidR="00696A38">
        <w:t xml:space="preserve"> Commonwealth involvement are generally not suitable.  See also clause </w:t>
      </w:r>
      <w:r w:rsidR="00F7202B">
        <w:fldChar w:fldCharType="begin"/>
      </w:r>
      <w:r w:rsidR="00F7202B">
        <w:instrText xml:space="preserve"> REF _Ref383683486 \r \h </w:instrText>
      </w:r>
      <w:r w:rsidR="0094143C">
        <w:instrText xml:space="preserve"> \* MERGEFORMAT </w:instrText>
      </w:r>
      <w:r w:rsidR="00F7202B">
        <w:fldChar w:fldCharType="separate"/>
      </w:r>
      <w:r w:rsidR="00F33556">
        <w:t>6.2.4.7</w:t>
      </w:r>
      <w:r w:rsidR="00F7202B">
        <w:fldChar w:fldCharType="end"/>
      </w:r>
      <w:r w:rsidR="004B5477">
        <w:t xml:space="preserve"> and </w:t>
      </w:r>
      <w:r w:rsidR="00F51127">
        <w:fldChar w:fldCharType="begin"/>
      </w:r>
      <w:r w:rsidR="00F51127">
        <w:instrText xml:space="preserve"> REF _Ref167804893 \r \h </w:instrText>
      </w:r>
      <w:r w:rsidR="00F51127">
        <w:fldChar w:fldCharType="separate"/>
      </w:r>
      <w:r w:rsidR="00F33556">
        <w:t>6.2.5.8</w:t>
      </w:r>
      <w:r w:rsidR="00F51127">
        <w:fldChar w:fldCharType="end"/>
      </w:r>
      <w:r w:rsidR="00696A38">
        <w:t xml:space="preserve"> for the implementation of </w:t>
      </w:r>
      <w:r w:rsidR="0016702C">
        <w:t>Software</w:t>
      </w:r>
      <w:r w:rsidR="004B5477">
        <w:t xml:space="preserve"> </w:t>
      </w:r>
      <w:r w:rsidR="00696A38">
        <w:t>changes as Recurring Services.</w:t>
      </w:r>
    </w:p>
    <w:p w14:paraId="731730A4" w14:textId="4D2810D3" w:rsidR="00AA0A62" w:rsidRDefault="00AA0A62" w:rsidP="0094143C">
      <w:pPr>
        <w:pStyle w:val="GuideText-ASDEFCON"/>
      </w:pPr>
      <w:r>
        <w:t xml:space="preserve">An alternative </w:t>
      </w:r>
      <w:r w:rsidR="004B5477">
        <w:t xml:space="preserve">payment approach </w:t>
      </w:r>
      <w:r>
        <w:t xml:space="preserve">is </w:t>
      </w:r>
      <w:r w:rsidR="004B5477">
        <w:t xml:space="preserve">through </w:t>
      </w:r>
      <w:r>
        <w:t xml:space="preserve">the </w:t>
      </w:r>
      <w:r w:rsidR="004B5477">
        <w:t xml:space="preserve">inclusion within the Contract </w:t>
      </w:r>
      <w:r>
        <w:t xml:space="preserve">of a CSC with a </w:t>
      </w:r>
      <w:r w:rsidR="0016702C">
        <w:t>Software</w:t>
      </w:r>
      <w:r>
        <w:t xml:space="preserve"> support capability</w:t>
      </w:r>
      <w:r w:rsidR="004B5477">
        <w:t>.</w:t>
      </w:r>
      <w:r>
        <w:t xml:space="preserve">  </w:t>
      </w:r>
      <w:r w:rsidR="004B5477">
        <w:t xml:space="preserve">The </w:t>
      </w:r>
      <w:r>
        <w:t xml:space="preserve">CSC </w:t>
      </w:r>
      <w:r w:rsidR="004B5477">
        <w:t xml:space="preserve">can </w:t>
      </w:r>
      <w:r>
        <w:t>perform activities identified as S&amp;Q</w:t>
      </w:r>
      <w:r w:rsidR="004B5477">
        <w:t xml:space="preserve"> Services</w:t>
      </w:r>
      <w:r w:rsidR="004B5477" w:rsidRPr="004B5477">
        <w:t xml:space="preserve"> </w:t>
      </w:r>
      <w:r w:rsidR="004B5477">
        <w:t xml:space="preserve">that have been allocated to it.  If the analysis of </w:t>
      </w:r>
      <w:r w:rsidR="0016702C">
        <w:t>Software</w:t>
      </w:r>
      <w:r w:rsidR="004B5477">
        <w:t xml:space="preserve"> change requests is to be performed by S&amp;Q Services (only) or by a CSC performing tasks identified as S&amp;Q Services, </w:t>
      </w:r>
      <w:r w:rsidR="003117C7">
        <w:t xml:space="preserve">then </w:t>
      </w:r>
      <w:r w:rsidR="004B5477">
        <w:t xml:space="preserve">clauses </w:t>
      </w:r>
      <w:r w:rsidR="00762004">
        <w:fldChar w:fldCharType="begin"/>
      </w:r>
      <w:r w:rsidR="00762004">
        <w:instrText xml:space="preserve"> REF _Ref383503584 \r \h </w:instrText>
      </w:r>
      <w:r w:rsidR="0094143C">
        <w:instrText xml:space="preserve"> \* MERGEFORMAT </w:instrText>
      </w:r>
      <w:r w:rsidR="00762004">
        <w:fldChar w:fldCharType="separate"/>
      </w:r>
      <w:r w:rsidR="00F33556">
        <w:t>6.2.3.5</w:t>
      </w:r>
      <w:r w:rsidR="00762004">
        <w:fldChar w:fldCharType="end"/>
      </w:r>
      <w:r w:rsidR="00762004">
        <w:t xml:space="preserve"> and </w:t>
      </w:r>
      <w:r w:rsidR="00762004">
        <w:fldChar w:fldCharType="begin"/>
      </w:r>
      <w:r w:rsidR="00762004">
        <w:instrText xml:space="preserve"> REF _Ref381614623 \r \h </w:instrText>
      </w:r>
      <w:r w:rsidR="0094143C">
        <w:instrText xml:space="preserve"> \* MERGEFORMAT </w:instrText>
      </w:r>
      <w:r w:rsidR="00762004">
        <w:fldChar w:fldCharType="separate"/>
      </w:r>
      <w:r w:rsidR="00F33556">
        <w:t>6.2.3.6</w:t>
      </w:r>
      <w:r w:rsidR="00762004">
        <w:fldChar w:fldCharType="end"/>
      </w:r>
      <w:r w:rsidR="00762004">
        <w:t xml:space="preserve"> </w:t>
      </w:r>
      <w:r w:rsidR="003117C7">
        <w:t xml:space="preserve">may be replaced </w:t>
      </w:r>
      <w:r w:rsidR="00762004">
        <w:t>with the optional clause below</w:t>
      </w:r>
      <w:r>
        <w:t>.</w:t>
      </w:r>
    </w:p>
    <w:p w14:paraId="5BB20760" w14:textId="77777777" w:rsidR="00BB1B0E" w:rsidRPr="0094143C" w:rsidRDefault="00BB1B0E" w:rsidP="0094143C">
      <w:pPr>
        <w:pStyle w:val="GuideMarginHead-ASDEFCON"/>
        <w:rPr>
          <w:u w:val="single"/>
        </w:rPr>
      </w:pPr>
      <w:r w:rsidRPr="0094143C">
        <w:rPr>
          <w:u w:val="single"/>
        </w:rPr>
        <w:t>Related Clauses/ Documents:</w:t>
      </w:r>
    </w:p>
    <w:p w14:paraId="57D1DB32" w14:textId="5F30E27D" w:rsidR="00BB1B0E" w:rsidRDefault="00BB1B0E" w:rsidP="0094143C">
      <w:pPr>
        <w:pStyle w:val="GuideText-ASDEFCON"/>
      </w:pPr>
      <w:r>
        <w:t xml:space="preserve">Clause </w:t>
      </w:r>
      <w:r>
        <w:fldChar w:fldCharType="begin"/>
      </w:r>
      <w:r>
        <w:instrText xml:space="preserve"> REF _Ref326650033 \r \h </w:instrText>
      </w:r>
      <w:r w:rsidR="0094143C">
        <w:instrText xml:space="preserve"> \* MERGEFORMAT </w:instrText>
      </w:r>
      <w:r>
        <w:fldChar w:fldCharType="separate"/>
      </w:r>
      <w:r w:rsidR="00F33556">
        <w:t>6.2.2</w:t>
      </w:r>
      <w:r>
        <w:fldChar w:fldCharType="end"/>
      </w:r>
      <w:r>
        <w:t xml:space="preserve">, </w:t>
      </w:r>
      <w:r>
        <w:fldChar w:fldCharType="begin"/>
      </w:r>
      <w:r>
        <w:instrText xml:space="preserve"> REF _Ref326650033 \h </w:instrText>
      </w:r>
      <w:r w:rsidR="0094143C">
        <w:instrText xml:space="preserve"> \* MERGEFORMAT </w:instrText>
      </w:r>
      <w:r>
        <w:fldChar w:fldCharType="separate"/>
      </w:r>
      <w:r w:rsidR="00F33556" w:rsidRPr="00E975C7">
        <w:t xml:space="preserve">Software </w:t>
      </w:r>
      <w:r w:rsidR="00F33556">
        <w:t xml:space="preserve">Change Request </w:t>
      </w:r>
      <w:r w:rsidR="00F33556" w:rsidRPr="00E975C7">
        <w:t>Management</w:t>
      </w:r>
      <w:r>
        <w:fldChar w:fldCharType="end"/>
      </w:r>
    </w:p>
    <w:p w14:paraId="28D2E788" w14:textId="5FA6C475" w:rsidR="00EE0477" w:rsidRDefault="00BB1B0E" w:rsidP="0094143C">
      <w:pPr>
        <w:pStyle w:val="GuideText-ASDEFCON"/>
      </w:pPr>
      <w:r>
        <w:t xml:space="preserve">Clause </w:t>
      </w:r>
      <w:r w:rsidR="00EE0477">
        <w:fldChar w:fldCharType="begin"/>
      </w:r>
      <w:r w:rsidR="00EE0477">
        <w:instrText xml:space="preserve"> REF _Ref383522387 \r \h </w:instrText>
      </w:r>
      <w:r w:rsidR="0094143C">
        <w:instrText xml:space="preserve"> \* MERGEFORMAT </w:instrText>
      </w:r>
      <w:r w:rsidR="00EE0477">
        <w:fldChar w:fldCharType="separate"/>
      </w:r>
      <w:r w:rsidR="00F33556">
        <w:t>6.2.4</w:t>
      </w:r>
      <w:r w:rsidR="00EE0477">
        <w:fldChar w:fldCharType="end"/>
      </w:r>
      <w:r w:rsidR="00EE0477">
        <w:t xml:space="preserve">, </w:t>
      </w:r>
      <w:r w:rsidR="00EE0477">
        <w:fldChar w:fldCharType="begin"/>
      </w:r>
      <w:r w:rsidR="00EE0477">
        <w:instrText xml:space="preserve"> REF _Ref383522387 \h </w:instrText>
      </w:r>
      <w:r w:rsidR="0094143C">
        <w:instrText xml:space="preserve"> \* MERGEFORMAT </w:instrText>
      </w:r>
      <w:r w:rsidR="00EE0477">
        <w:fldChar w:fldCharType="separate"/>
      </w:r>
      <w:r w:rsidR="00F33556">
        <w:t>Development of Minor Changes to Software</w:t>
      </w:r>
      <w:r w:rsidR="00EE0477">
        <w:fldChar w:fldCharType="end"/>
      </w:r>
    </w:p>
    <w:p w14:paraId="5D424413" w14:textId="0F878D30" w:rsidR="00757A0C" w:rsidRDefault="00EE0477" w:rsidP="00757A0C">
      <w:pPr>
        <w:pStyle w:val="GuideText-ASDEFCON"/>
      </w:pPr>
      <w:r>
        <w:t xml:space="preserve">Clause </w:t>
      </w:r>
      <w:r w:rsidR="00757A0C">
        <w:fldChar w:fldCharType="begin"/>
      </w:r>
      <w:r w:rsidR="00757A0C">
        <w:instrText xml:space="preserve"> REF _Ref112144260 \r \h </w:instrText>
      </w:r>
      <w:r w:rsidR="00757A0C">
        <w:fldChar w:fldCharType="separate"/>
      </w:r>
      <w:r w:rsidR="00F33556">
        <w:t>6.2.5</w:t>
      </w:r>
      <w:r w:rsidR="00757A0C">
        <w:fldChar w:fldCharType="end"/>
      </w:r>
      <w:r>
        <w:t>,</w:t>
      </w:r>
      <w:r w:rsidR="00757A0C">
        <w:t xml:space="preserve"> </w:t>
      </w:r>
      <w:r w:rsidR="00757A0C">
        <w:fldChar w:fldCharType="begin"/>
      </w:r>
      <w:r w:rsidR="00757A0C">
        <w:instrText xml:space="preserve"> REF _Ref112144260 \h </w:instrText>
      </w:r>
      <w:r w:rsidR="00757A0C">
        <w:fldChar w:fldCharType="separate"/>
      </w:r>
      <w:r w:rsidR="00F33556">
        <w:t>Development of Major Changes to Software</w:t>
      </w:r>
      <w:r w:rsidR="00757A0C">
        <w:fldChar w:fldCharType="end"/>
      </w:r>
    </w:p>
    <w:p w14:paraId="7AA38EE4" w14:textId="7DC93771" w:rsidR="00BB1B0E" w:rsidRDefault="00BB1B0E" w:rsidP="0094143C">
      <w:pPr>
        <w:pStyle w:val="GuideText-ASDEFCON"/>
      </w:pPr>
      <w:r>
        <w:t>Clause 6.2.4 of DSD-ENG-SERV, Analysis of Change Requests</w:t>
      </w:r>
    </w:p>
    <w:p w14:paraId="6FADB809" w14:textId="77777777" w:rsidR="00D777AC" w:rsidRDefault="00D777AC" w:rsidP="0094143C">
      <w:pPr>
        <w:pStyle w:val="GuideText-ASDEFCON"/>
      </w:pPr>
      <w:r>
        <w:t>Clause 6.2.5 of DSD-ENG-CM, Configuration Control</w:t>
      </w:r>
    </w:p>
    <w:p w14:paraId="767A312B" w14:textId="77777777" w:rsidR="00BB1B0E" w:rsidRDefault="00BB1B0E" w:rsidP="0094143C">
      <w:pPr>
        <w:pStyle w:val="GuideText-ASDEFCON"/>
      </w:pPr>
      <w:r>
        <w:t>DSD-ENG CSC, Contractor Standing Capability</w:t>
      </w:r>
    </w:p>
    <w:p w14:paraId="48BD4139" w14:textId="77777777" w:rsidR="00DC0DFD" w:rsidRDefault="00DC0DFD" w:rsidP="0094143C">
      <w:pPr>
        <w:pStyle w:val="GuideText-ASDEFCON"/>
      </w:pPr>
      <w:r>
        <w:t>DID-</w:t>
      </w:r>
      <w:r w:rsidR="00FE38C6">
        <w:t>ILS</w:t>
      </w:r>
      <w:r>
        <w:t xml:space="preserve">-SW-SWSP, DID-ENG-CEMP or DID-SSM-SSMP, defining the governing plan for </w:t>
      </w:r>
      <w:r w:rsidR="0016702C">
        <w:t>Software</w:t>
      </w:r>
      <w:r>
        <w:t xml:space="preserve"> support Services</w:t>
      </w:r>
    </w:p>
    <w:p w14:paraId="1F7BF243" w14:textId="77777777" w:rsidR="00BE3C9F" w:rsidRPr="0094143C" w:rsidRDefault="00BE3C9F" w:rsidP="0094143C">
      <w:pPr>
        <w:pStyle w:val="GuideMarginHead-ASDEFCON"/>
        <w:rPr>
          <w:u w:val="single"/>
        </w:rPr>
      </w:pPr>
      <w:r w:rsidRPr="0094143C">
        <w:rPr>
          <w:u w:val="single"/>
        </w:rPr>
        <w:t>Optional Clauses:</w:t>
      </w:r>
    </w:p>
    <w:p w14:paraId="7109C3E9" w14:textId="2D0E4CF8" w:rsidR="004B5477" w:rsidRDefault="00762004" w:rsidP="00D2667A">
      <w:pPr>
        <w:pStyle w:val="NoteToDrafters-ASDEFCON"/>
      </w:pPr>
      <w:r>
        <w:t xml:space="preserve">Note to drafters: </w:t>
      </w:r>
      <w:r w:rsidR="005F524B">
        <w:t xml:space="preserve"> </w:t>
      </w:r>
      <w:r w:rsidR="004B5477">
        <w:t xml:space="preserve">To conduct </w:t>
      </w:r>
      <w:r>
        <w:t xml:space="preserve">the analysis of </w:t>
      </w:r>
      <w:r w:rsidR="0016702C">
        <w:t>Software</w:t>
      </w:r>
      <w:r>
        <w:t xml:space="preserve"> change requests as </w:t>
      </w:r>
      <w:r w:rsidR="004B5477">
        <w:t xml:space="preserve">S&amp;Q Services, </w:t>
      </w:r>
      <w:r>
        <w:t xml:space="preserve">replace clauses </w:t>
      </w:r>
      <w:r>
        <w:fldChar w:fldCharType="begin"/>
      </w:r>
      <w:r>
        <w:instrText xml:space="preserve"> REF _Ref383503584 \r \h </w:instrText>
      </w:r>
      <w:r>
        <w:fldChar w:fldCharType="separate"/>
      </w:r>
      <w:r w:rsidR="00F33556">
        <w:t>6.2.3.5</w:t>
      </w:r>
      <w:r>
        <w:fldChar w:fldCharType="end"/>
      </w:r>
      <w:r>
        <w:t xml:space="preserve"> and </w:t>
      </w:r>
      <w:r>
        <w:fldChar w:fldCharType="begin"/>
      </w:r>
      <w:r>
        <w:instrText xml:space="preserve"> REF _Ref381614623 \r \h </w:instrText>
      </w:r>
      <w:r>
        <w:fldChar w:fldCharType="separate"/>
      </w:r>
      <w:r w:rsidR="00F33556">
        <w:t>6.2.3.6</w:t>
      </w:r>
      <w:r>
        <w:fldChar w:fldCharType="end"/>
      </w:r>
      <w:r>
        <w:t xml:space="preserve"> with the following clause.</w:t>
      </w:r>
    </w:p>
    <w:p w14:paraId="1EADBE1A" w14:textId="0A03F26F" w:rsidR="004B5477" w:rsidRDefault="004B5477" w:rsidP="0094143C">
      <w:pPr>
        <w:pStyle w:val="GuideText-ASDEFCON"/>
      </w:pPr>
      <w:r>
        <w:t>T</w:t>
      </w:r>
      <w:r w:rsidRPr="00D4646B">
        <w:t xml:space="preserve">he Contractor shall </w:t>
      </w:r>
      <w:r>
        <w:t xml:space="preserve">conduct </w:t>
      </w:r>
      <w:r w:rsidRPr="00D4646B">
        <w:t>analys</w:t>
      </w:r>
      <w:r>
        <w:t>is of</w:t>
      </w:r>
      <w:r w:rsidRPr="00D4646B">
        <w:t xml:space="preserve"> all SWCRs, which are requested by the Commonwealth Representative under clause </w:t>
      </w:r>
      <w:r w:rsidRPr="00D4646B">
        <w:fldChar w:fldCharType="begin"/>
      </w:r>
      <w:r w:rsidRPr="00D4646B">
        <w:instrText xml:space="preserve"> REF _Ref326650033 \r \h </w:instrText>
      </w:r>
      <w:r>
        <w:rPr>
          <w:highlight w:val="yellow"/>
        </w:rPr>
        <w:instrText xml:space="preserve"> \* MERGEFORMAT </w:instrText>
      </w:r>
      <w:r w:rsidRPr="00D4646B">
        <w:fldChar w:fldCharType="separate"/>
      </w:r>
      <w:r w:rsidR="00F33556">
        <w:t>6.2.2</w:t>
      </w:r>
      <w:r w:rsidRPr="00D4646B">
        <w:fldChar w:fldCharType="end"/>
      </w:r>
      <w:r w:rsidRPr="00D4646B">
        <w:t>, as S&amp;Q Services</w:t>
      </w:r>
      <w:r w:rsidR="00762004">
        <w:t>.</w:t>
      </w:r>
    </w:p>
    <w:p w14:paraId="0A62BA0C" w14:textId="42BF80B3" w:rsidR="00FD5301" w:rsidRDefault="00F7202B" w:rsidP="00502FA1">
      <w:pPr>
        <w:pStyle w:val="heading"/>
      </w:pPr>
      <w:r>
        <w:fldChar w:fldCharType="begin"/>
      </w:r>
      <w:r>
        <w:instrText xml:space="preserve"> REF _Ref383522387 \r \h </w:instrText>
      </w:r>
      <w:r>
        <w:fldChar w:fldCharType="separate"/>
      </w:r>
      <w:r w:rsidR="00F33556">
        <w:t>6.2.4</w:t>
      </w:r>
      <w:r>
        <w:fldChar w:fldCharType="end"/>
      </w:r>
      <w:r w:rsidR="00FD5301">
        <w:tab/>
      </w:r>
      <w:r w:rsidR="00502FA1">
        <w:fldChar w:fldCharType="begin"/>
      </w:r>
      <w:r w:rsidR="00502FA1">
        <w:instrText xml:space="preserve"> REF _Ref383522387 \h </w:instrText>
      </w:r>
      <w:r w:rsidR="00502FA1">
        <w:fldChar w:fldCharType="separate"/>
      </w:r>
      <w:r w:rsidR="00F33556">
        <w:t>Development of Minor Changes to Software</w:t>
      </w:r>
      <w:r w:rsidR="00502FA1">
        <w:fldChar w:fldCharType="end"/>
      </w:r>
    </w:p>
    <w:p w14:paraId="08882698" w14:textId="77777777" w:rsidR="006B34DE" w:rsidRDefault="006B34DE" w:rsidP="0094143C">
      <w:pPr>
        <w:pStyle w:val="GuideMarginHead-ASDEFCON"/>
      </w:pPr>
      <w:r w:rsidRPr="00A33760">
        <w:rPr>
          <w:u w:val="single"/>
        </w:rPr>
        <w:t>Status</w:t>
      </w:r>
      <w:r>
        <w:rPr>
          <w:rStyle w:val="MarginheadingChar"/>
        </w:rPr>
        <w:t>:</w:t>
      </w:r>
      <w:r>
        <w:tab/>
        <w:t>Optional</w:t>
      </w:r>
    </w:p>
    <w:p w14:paraId="6A3D4C97" w14:textId="77777777" w:rsidR="006B34DE" w:rsidRDefault="006B34DE" w:rsidP="0094143C">
      <w:pPr>
        <w:pStyle w:val="GuideMarginHead-ASDEFCON"/>
      </w:pPr>
      <w:r w:rsidRPr="00A33760">
        <w:rPr>
          <w:u w:val="single"/>
        </w:rPr>
        <w:t>Purpose</w:t>
      </w:r>
      <w:r>
        <w:rPr>
          <w:rStyle w:val="MarginheadingChar"/>
        </w:rPr>
        <w:t>:</w:t>
      </w:r>
      <w:r>
        <w:tab/>
        <w:t xml:space="preserve">To identify the requirement for the Contractor to provide Services to develop Minor Changes to </w:t>
      </w:r>
      <w:r w:rsidR="0016702C">
        <w:t>Software</w:t>
      </w:r>
      <w:r>
        <w:t xml:space="preserve"> Products.</w:t>
      </w:r>
    </w:p>
    <w:p w14:paraId="4CB01F9C" w14:textId="77777777" w:rsidR="006B34DE" w:rsidRDefault="006B34DE" w:rsidP="0094143C">
      <w:pPr>
        <w:pStyle w:val="GuideMarginHead-ASDEFCON"/>
      </w:pPr>
      <w:r w:rsidRPr="0094143C">
        <w:rPr>
          <w:u w:val="single"/>
        </w:rPr>
        <w:t>Policy:</w:t>
      </w:r>
      <w:r>
        <w:tab/>
        <w:t>Nil</w:t>
      </w:r>
    </w:p>
    <w:p w14:paraId="1BB98CF3" w14:textId="288A74D6" w:rsidR="0018721F" w:rsidRDefault="006B34DE" w:rsidP="0094143C">
      <w:pPr>
        <w:pStyle w:val="GuideMarginHead-ASDEFCON"/>
      </w:pPr>
      <w:r w:rsidRPr="00A33760">
        <w:rPr>
          <w:u w:val="single"/>
        </w:rPr>
        <w:t>Guidance</w:t>
      </w:r>
      <w:r>
        <w:rPr>
          <w:rStyle w:val="MarginheadingChar"/>
        </w:rPr>
        <w:t>:</w:t>
      </w:r>
      <w:r>
        <w:tab/>
        <w:t xml:space="preserve">This clause requires the Contractor to undertake Minor Changes to the </w:t>
      </w:r>
      <w:r w:rsidR="0016702C">
        <w:t>Software</w:t>
      </w:r>
      <w:r>
        <w:t xml:space="preserve"> Products.  </w:t>
      </w:r>
      <w:r w:rsidR="0018721F">
        <w:t xml:space="preserve">Not all contracts using this DSD require the development of Minor Changes to </w:t>
      </w:r>
      <w:r w:rsidR="0016702C">
        <w:t>Software</w:t>
      </w:r>
      <w:r w:rsidR="0018721F">
        <w:t xml:space="preserve">; hence, this clause is optional.  If Minor Changes to </w:t>
      </w:r>
      <w:r w:rsidR="0016702C">
        <w:t>Software</w:t>
      </w:r>
      <w:r w:rsidR="0018721F">
        <w:t xml:space="preserve"> is not applicable to the Services, then </w:t>
      </w:r>
      <w:r w:rsidR="00F7202B">
        <w:t xml:space="preserve">the </w:t>
      </w:r>
      <w:r w:rsidR="0018721F">
        <w:t xml:space="preserve">clauses below the heading clause </w:t>
      </w:r>
      <w:r w:rsidR="00502FA1">
        <w:fldChar w:fldCharType="begin"/>
      </w:r>
      <w:r w:rsidR="00502FA1">
        <w:instrText xml:space="preserve"> REF _Ref383522387 \r \h </w:instrText>
      </w:r>
      <w:r w:rsidR="00502FA1">
        <w:fldChar w:fldCharType="separate"/>
      </w:r>
      <w:r w:rsidR="00F33556">
        <w:t>6.2.4</w:t>
      </w:r>
      <w:r w:rsidR="00502FA1">
        <w:fldChar w:fldCharType="end"/>
      </w:r>
      <w:r w:rsidR="0018721F">
        <w:t xml:space="preserve"> may be deleted and replaced with a single ‘Not used’.</w:t>
      </w:r>
    </w:p>
    <w:p w14:paraId="3861019F" w14:textId="3AC9FA2B" w:rsidR="00A71A12" w:rsidRDefault="00A71A12" w:rsidP="0094143C">
      <w:pPr>
        <w:pStyle w:val="GuideText-ASDEFCON"/>
      </w:pPr>
      <w:r>
        <w:t xml:space="preserve">Clause </w:t>
      </w:r>
      <w:r w:rsidR="00F7202B">
        <w:fldChar w:fldCharType="begin"/>
      </w:r>
      <w:r w:rsidR="00F7202B">
        <w:instrText xml:space="preserve"> REF _Ref383522387 \r \h </w:instrText>
      </w:r>
      <w:r w:rsidR="0094143C">
        <w:instrText xml:space="preserve"> \* MERGEFORMAT </w:instrText>
      </w:r>
      <w:r w:rsidR="00F7202B">
        <w:fldChar w:fldCharType="separate"/>
      </w:r>
      <w:r w:rsidR="00F33556">
        <w:t>6.2.4</w:t>
      </w:r>
      <w:r w:rsidR="00F7202B">
        <w:fldChar w:fldCharType="end"/>
      </w:r>
      <w:r>
        <w:t xml:space="preserve"> outlines a process for developing Minor Changes.  While the explanations below apply to the template clauses, further development may be required for individual Contracts. </w:t>
      </w:r>
      <w:r w:rsidR="00F7202B">
        <w:t xml:space="preserve"> </w:t>
      </w:r>
      <w:r>
        <w:t>In further developing this clause, draft</w:t>
      </w:r>
      <w:r w:rsidR="00240A32">
        <w:t>er</w:t>
      </w:r>
      <w:r>
        <w:t xml:space="preserve">s must be cognisant of the integration of Minor Changes to </w:t>
      </w:r>
      <w:r w:rsidR="0016702C">
        <w:t>Software</w:t>
      </w:r>
      <w:r>
        <w:t xml:space="preserve"> with </w:t>
      </w:r>
      <w:r w:rsidR="00240A32">
        <w:t xml:space="preserve">the </w:t>
      </w:r>
      <w:r>
        <w:t xml:space="preserve">Engineering Services in DSD-ENG-SERV and </w:t>
      </w:r>
      <w:r w:rsidR="00F7202B">
        <w:t xml:space="preserve">the </w:t>
      </w:r>
      <w:r>
        <w:t>Configuration Management Services in accordance with DSD-ENG-CM.</w:t>
      </w:r>
    </w:p>
    <w:p w14:paraId="7C880534" w14:textId="1E97899E" w:rsidR="0018721F" w:rsidRDefault="0018721F" w:rsidP="0094143C">
      <w:pPr>
        <w:pStyle w:val="GuideText-ASDEFCON"/>
      </w:pPr>
      <w:r>
        <w:t xml:space="preserve">Clause </w:t>
      </w:r>
      <w:r>
        <w:fldChar w:fldCharType="begin"/>
      </w:r>
      <w:r>
        <w:instrText xml:space="preserve"> REF _Ref326668671 \r \h </w:instrText>
      </w:r>
      <w:r w:rsidR="0094143C">
        <w:instrText xml:space="preserve"> \* MERGEFORMAT </w:instrText>
      </w:r>
      <w:r>
        <w:fldChar w:fldCharType="separate"/>
      </w:r>
      <w:r w:rsidR="00F33556">
        <w:t>6.2.4.1</w:t>
      </w:r>
      <w:r>
        <w:fldChar w:fldCharType="end"/>
      </w:r>
      <w:r w:rsidRPr="0018721F">
        <w:t xml:space="preserve"> </w:t>
      </w:r>
      <w:r w:rsidR="00E6241A">
        <w:t xml:space="preserve">identifies the </w:t>
      </w:r>
      <w:r w:rsidR="0016702C">
        <w:t>Software</w:t>
      </w:r>
      <w:r w:rsidR="00E6241A">
        <w:t xml:space="preserve"> Products for which the development of Minor Changes can apply, when needed, by reference to SOW Annex A.  Within Annex A, the </w:t>
      </w:r>
      <w:r w:rsidR="0016702C">
        <w:t>Software</w:t>
      </w:r>
      <w:r w:rsidR="00E6241A">
        <w:t xml:space="preserve"> Products are identified (by default) as those for which the Contractor has an Engineering responsibility.  However, if the Contractor has other Engineering responsibilities for </w:t>
      </w:r>
      <w:r w:rsidR="0016702C">
        <w:t>Software</w:t>
      </w:r>
      <w:r w:rsidR="00E6241A">
        <w:t xml:space="preserve"> </w:t>
      </w:r>
      <w:r w:rsidR="00853E24">
        <w:t>that are applied</w:t>
      </w:r>
      <w:r w:rsidR="00E6241A">
        <w:t xml:space="preserve"> </w:t>
      </w:r>
      <w:r w:rsidR="00853E24">
        <w:t>differently to</w:t>
      </w:r>
      <w:r w:rsidR="00E6241A">
        <w:t xml:space="preserve"> developing changes, Annex A may</w:t>
      </w:r>
      <w:r w:rsidR="00F7202B">
        <w:t xml:space="preserve"> need to</w:t>
      </w:r>
      <w:r w:rsidR="00E6241A">
        <w:t xml:space="preserve"> be tai</w:t>
      </w:r>
      <w:r w:rsidR="00853E24">
        <w:t>lored with additional columns or</w:t>
      </w:r>
      <w:r w:rsidR="00E6241A">
        <w:t xml:space="preserve"> </w:t>
      </w:r>
      <w:r w:rsidR="00853E24">
        <w:t>indices to separate the different Services</w:t>
      </w:r>
      <w:r w:rsidR="00F7202B">
        <w:t xml:space="preserve"> required.</w:t>
      </w:r>
      <w:r w:rsidR="00853E24">
        <w:t xml:space="preserve">  </w:t>
      </w:r>
      <w:r w:rsidR="00F7202B">
        <w:t xml:space="preserve">Where </w:t>
      </w:r>
      <w:r w:rsidR="00853E24">
        <w:t xml:space="preserve">this </w:t>
      </w:r>
      <w:r w:rsidR="00F7202B">
        <w:t xml:space="preserve">change in SOW Annex A </w:t>
      </w:r>
      <w:r w:rsidR="00853E24">
        <w:t xml:space="preserve">is required clause </w:t>
      </w:r>
      <w:r w:rsidR="00655418">
        <w:fldChar w:fldCharType="begin"/>
      </w:r>
      <w:r w:rsidR="00655418">
        <w:instrText xml:space="preserve"> REF _Ref326668671 \r \h </w:instrText>
      </w:r>
      <w:r w:rsidR="0094143C">
        <w:instrText xml:space="preserve"> \* MERGEFORMAT </w:instrText>
      </w:r>
      <w:r w:rsidR="00655418">
        <w:fldChar w:fldCharType="separate"/>
      </w:r>
      <w:r w:rsidR="00F33556">
        <w:t>6.2.4.1</w:t>
      </w:r>
      <w:r w:rsidR="00655418">
        <w:fldChar w:fldCharType="end"/>
      </w:r>
      <w:r w:rsidR="00655418" w:rsidRPr="0018721F">
        <w:t xml:space="preserve"> </w:t>
      </w:r>
      <w:r w:rsidR="00853E24">
        <w:t xml:space="preserve">will need to be updated to refer to the applicable </w:t>
      </w:r>
      <w:r w:rsidR="00F7202B">
        <w:t xml:space="preserve">table column or </w:t>
      </w:r>
      <w:r w:rsidR="00853E24">
        <w:t>designator.</w:t>
      </w:r>
    </w:p>
    <w:p w14:paraId="093C90EF" w14:textId="197A3EC4" w:rsidR="006B34DE" w:rsidRDefault="00E6241A" w:rsidP="0094143C">
      <w:pPr>
        <w:pStyle w:val="GuideText-ASDEFCON"/>
      </w:pPr>
      <w:r>
        <w:t>Clause</w:t>
      </w:r>
      <w:r w:rsidR="00F7202B">
        <w:t xml:space="preserve"> </w:t>
      </w:r>
      <w:r w:rsidR="00D907C6">
        <w:fldChar w:fldCharType="begin"/>
      </w:r>
      <w:r w:rsidR="00D907C6">
        <w:instrText xml:space="preserve"> REF _Ref383683562 \r \h </w:instrText>
      </w:r>
      <w:r w:rsidR="0094143C">
        <w:instrText xml:space="preserve"> \* MERGEFORMAT </w:instrText>
      </w:r>
      <w:r w:rsidR="00D907C6">
        <w:fldChar w:fldCharType="separate"/>
      </w:r>
      <w:r w:rsidR="00F33556">
        <w:t>6.2.4.2</w:t>
      </w:r>
      <w:r w:rsidR="00D907C6">
        <w:fldChar w:fldCharType="end"/>
      </w:r>
      <w:r w:rsidRPr="00E6241A">
        <w:t xml:space="preserve"> </w:t>
      </w:r>
      <w:r>
        <w:t xml:space="preserve">requires the Contractor </w:t>
      </w:r>
      <w:r w:rsidR="00853E24">
        <w:t xml:space="preserve">to </w:t>
      </w:r>
      <w:r>
        <w:t>raise S</w:t>
      </w:r>
      <w:r w:rsidR="000F4B28">
        <w:t>W</w:t>
      </w:r>
      <w:r>
        <w:t xml:space="preserve">CPs </w:t>
      </w:r>
      <w:r w:rsidR="002C1338">
        <w:t>for each Minor Change</w:t>
      </w:r>
      <w:r w:rsidR="000B72B7">
        <w:t xml:space="preserve">.  The content required for a </w:t>
      </w:r>
      <w:r w:rsidR="00F7202B">
        <w:t>SWCP</w:t>
      </w:r>
      <w:r w:rsidR="000B72B7">
        <w:t xml:space="preserve"> is defined by the drafter in an annex to DID-</w:t>
      </w:r>
      <w:r w:rsidR="000F5A28">
        <w:t>CM-MGT</w:t>
      </w:r>
      <w:r w:rsidR="000B72B7">
        <w:t>-ECP.</w:t>
      </w:r>
      <w:r w:rsidR="002C1338">
        <w:t xml:space="preserve">  </w:t>
      </w:r>
      <w:r w:rsidR="006B34DE">
        <w:t xml:space="preserve">Drafters are </w:t>
      </w:r>
      <w:r w:rsidR="002C1338">
        <w:t xml:space="preserve">also </w:t>
      </w:r>
      <w:r w:rsidR="006B34DE">
        <w:t xml:space="preserve">to insert the name of the management plan that is used to manage Minor Changes to </w:t>
      </w:r>
      <w:r w:rsidR="0016702C">
        <w:t>Software</w:t>
      </w:r>
      <w:r w:rsidR="006B34DE">
        <w:t xml:space="preserve"> </w:t>
      </w:r>
      <w:r w:rsidR="0000239F">
        <w:t xml:space="preserve">and the governing plan for Configuration Management </w:t>
      </w:r>
      <w:r w:rsidR="006B34DE">
        <w:t xml:space="preserve">into clause </w:t>
      </w:r>
      <w:r w:rsidR="00D907C6">
        <w:fldChar w:fldCharType="begin"/>
      </w:r>
      <w:r w:rsidR="00D907C6">
        <w:instrText xml:space="preserve"> REF _Ref383683562 \r \h </w:instrText>
      </w:r>
      <w:r w:rsidR="0094143C">
        <w:instrText xml:space="preserve"> \* MERGEFORMAT </w:instrText>
      </w:r>
      <w:r w:rsidR="00D907C6">
        <w:fldChar w:fldCharType="separate"/>
      </w:r>
      <w:r w:rsidR="00F33556">
        <w:t>6.2.4.2</w:t>
      </w:r>
      <w:r w:rsidR="00D907C6">
        <w:fldChar w:fldCharType="end"/>
      </w:r>
      <w:r w:rsidR="00240A32">
        <w:t>c</w:t>
      </w:r>
      <w:r w:rsidR="006B34DE">
        <w:t>.</w:t>
      </w:r>
    </w:p>
    <w:p w14:paraId="7390C9CF" w14:textId="67BAFAD9" w:rsidR="0018721F" w:rsidRDefault="002C1338" w:rsidP="0094143C">
      <w:pPr>
        <w:pStyle w:val="GuideText-ASDEFCON"/>
      </w:pPr>
      <w:r>
        <w:t xml:space="preserve">Clause </w:t>
      </w:r>
      <w:r w:rsidR="0018721F">
        <w:fldChar w:fldCharType="begin"/>
      </w:r>
      <w:r w:rsidR="0018721F">
        <w:instrText xml:space="preserve"> REF _Ref326668680 \r \h </w:instrText>
      </w:r>
      <w:r w:rsidR="0094143C">
        <w:instrText xml:space="preserve"> \* MERGEFORMAT </w:instrText>
      </w:r>
      <w:r w:rsidR="0018721F">
        <w:fldChar w:fldCharType="separate"/>
      </w:r>
      <w:r w:rsidR="00F33556">
        <w:t>6.2.4.3</w:t>
      </w:r>
      <w:r w:rsidR="0018721F">
        <w:fldChar w:fldCharType="end"/>
      </w:r>
      <w:r>
        <w:t xml:space="preserve"> is an optional clause that requires Minor Changes</w:t>
      </w:r>
      <w:r w:rsidR="00F30311">
        <w:t xml:space="preserve"> to be submitted to the Commonwealth’s Configuration Control Board </w:t>
      </w:r>
      <w:r w:rsidR="00655418">
        <w:t xml:space="preserve">(CCB) </w:t>
      </w:r>
      <w:r w:rsidR="00F30311">
        <w:t>prior to Approval.</w:t>
      </w:r>
      <w:r w:rsidR="00762004">
        <w:t xml:space="preserve"> </w:t>
      </w:r>
      <w:r w:rsidR="00240A32">
        <w:t xml:space="preserve"> Otherwise, in accordance with</w:t>
      </w:r>
      <w:r w:rsidR="00F30311">
        <w:t xml:space="preserve"> </w:t>
      </w:r>
      <w:r w:rsidR="00F30311" w:rsidRPr="00DA7634">
        <w:t>DSD-ENG-SERV</w:t>
      </w:r>
      <w:r w:rsidR="00240A32">
        <w:t>,</w:t>
      </w:r>
      <w:r w:rsidR="00F30311" w:rsidRPr="00DA7634">
        <w:t xml:space="preserve"> </w:t>
      </w:r>
      <w:r w:rsidR="00F30857" w:rsidRPr="00DA7634">
        <w:t xml:space="preserve">Minor Changes </w:t>
      </w:r>
      <w:r w:rsidR="00F30311" w:rsidRPr="00DA7634">
        <w:t xml:space="preserve">are </w:t>
      </w:r>
      <w:r w:rsidR="00240A32">
        <w:t xml:space="preserve">only </w:t>
      </w:r>
      <w:r w:rsidR="00F30311" w:rsidRPr="00DA7634">
        <w:t>reviewed</w:t>
      </w:r>
      <w:r w:rsidR="00240A32">
        <w:t xml:space="preserve"> rather than </w:t>
      </w:r>
      <w:r w:rsidR="00F30311" w:rsidRPr="00DA7634">
        <w:t xml:space="preserve">being </w:t>
      </w:r>
      <w:r w:rsidR="00240A32">
        <w:t xml:space="preserve">subject to </w:t>
      </w:r>
      <w:r w:rsidR="005475AA" w:rsidRPr="00DA7634">
        <w:t>Approv</w:t>
      </w:r>
      <w:r w:rsidR="00240A32">
        <w:t>al</w:t>
      </w:r>
      <w:r w:rsidR="00F30311">
        <w:t>.</w:t>
      </w:r>
    </w:p>
    <w:p w14:paraId="149AF1C1" w14:textId="17084E3A" w:rsidR="0018721F" w:rsidRDefault="00A71A12" w:rsidP="0094143C">
      <w:pPr>
        <w:pStyle w:val="GuideText-ASDEFCON"/>
      </w:pPr>
      <w:r>
        <w:t xml:space="preserve">Clause </w:t>
      </w:r>
      <w:r w:rsidR="00603DBB">
        <w:fldChar w:fldCharType="begin"/>
      </w:r>
      <w:r w:rsidR="00603DBB">
        <w:instrText xml:space="preserve"> REF _Ref112144912 \r \h </w:instrText>
      </w:r>
      <w:r w:rsidR="00603DBB">
        <w:fldChar w:fldCharType="separate"/>
      </w:r>
      <w:r w:rsidR="00F33556">
        <w:t>6.2.4.4</w:t>
      </w:r>
      <w:r w:rsidR="00603DBB">
        <w:fldChar w:fldCharType="end"/>
      </w:r>
      <w:r>
        <w:t xml:space="preserve"> requires the Contractor to inform the Commonwealth if it decides to reclassify a Minor Change as a Major Change if, during the course of development</w:t>
      </w:r>
      <w:r w:rsidR="00F7202B">
        <w:t>, it is discovered that</w:t>
      </w:r>
      <w:r>
        <w:t xml:space="preserve"> the change would be more correctly classified as a Major Change.  Subsequent action is to be determined by the Commonwealth Representative</w:t>
      </w:r>
      <w:r w:rsidR="00240A32">
        <w:t>, including the Approval</w:t>
      </w:r>
      <w:r w:rsidR="005A019E">
        <w:t>s</w:t>
      </w:r>
      <w:r w:rsidR="00240A32">
        <w:t xml:space="preserve"> process </w:t>
      </w:r>
      <w:r w:rsidR="005A019E">
        <w:t>for</w:t>
      </w:r>
      <w:r w:rsidR="00240A32">
        <w:t xml:space="preserve"> Major Changes</w:t>
      </w:r>
      <w:r w:rsidR="005A019E">
        <w:t xml:space="preserve"> applied</w:t>
      </w:r>
      <w:r w:rsidR="00240A32">
        <w:t xml:space="preserve"> via the Commonwealth CCB</w:t>
      </w:r>
      <w:r w:rsidR="00236301">
        <w:t xml:space="preserve"> and those clauses under heading clause </w:t>
      </w:r>
      <w:r w:rsidR="00B76A0A">
        <w:fldChar w:fldCharType="begin"/>
      </w:r>
      <w:r w:rsidR="00B76A0A">
        <w:instrText xml:space="preserve"> REF _Ref112144260 \r \h </w:instrText>
      </w:r>
      <w:r w:rsidR="00B76A0A">
        <w:fldChar w:fldCharType="separate"/>
      </w:r>
      <w:r w:rsidR="00F33556">
        <w:t>6.2.5</w:t>
      </w:r>
      <w:r w:rsidR="00B76A0A">
        <w:fldChar w:fldCharType="end"/>
      </w:r>
      <w:r w:rsidR="00236301">
        <w:t xml:space="preserve"> that may no longer apply or should be modified due to the work already completed</w:t>
      </w:r>
      <w:r>
        <w:t>.  This clause should be reviewed but, in general, does not require amendment.</w:t>
      </w:r>
    </w:p>
    <w:p w14:paraId="17392DCA" w14:textId="6CBF6CFC" w:rsidR="0018721F" w:rsidRDefault="00A71A12" w:rsidP="0094143C">
      <w:pPr>
        <w:pStyle w:val="GuideText-ASDEFCON"/>
      </w:pPr>
      <w:r>
        <w:t xml:space="preserve">Clause </w:t>
      </w:r>
      <w:r w:rsidR="0018721F">
        <w:fldChar w:fldCharType="begin"/>
      </w:r>
      <w:r w:rsidR="0018721F">
        <w:instrText xml:space="preserve"> REF _Ref326668683 \r \h </w:instrText>
      </w:r>
      <w:r w:rsidR="0094143C">
        <w:instrText xml:space="preserve"> \* MERGEFORMAT </w:instrText>
      </w:r>
      <w:r w:rsidR="0018721F">
        <w:fldChar w:fldCharType="separate"/>
      </w:r>
      <w:r w:rsidR="00F33556">
        <w:t>6.2.4.5</w:t>
      </w:r>
      <w:r w:rsidR="0018721F">
        <w:fldChar w:fldCharType="end"/>
      </w:r>
      <w:r>
        <w:t xml:space="preserve"> requires the Verification and Validation</w:t>
      </w:r>
      <w:r w:rsidR="00236301">
        <w:t xml:space="preserve"> (V&amp;V)</w:t>
      </w:r>
      <w:r>
        <w:t xml:space="preserve"> of each Minor Change</w:t>
      </w:r>
      <w:r w:rsidR="00236301">
        <w:t>.</w:t>
      </w:r>
      <w:r>
        <w:t xml:space="preserve">  Drafters are to insert the name of the management plan that is used to manage Minor Changes to </w:t>
      </w:r>
      <w:r w:rsidR="0016702C">
        <w:t>Software</w:t>
      </w:r>
      <w:r>
        <w:t xml:space="preserve"> </w:t>
      </w:r>
      <w:r w:rsidR="00236301">
        <w:t xml:space="preserve">Products Being Supported </w:t>
      </w:r>
      <w:r>
        <w:t>and the governing plan for Configuration Management.</w:t>
      </w:r>
    </w:p>
    <w:p w14:paraId="079E6C76" w14:textId="3648FFB0" w:rsidR="00236301" w:rsidRDefault="00D05A97" w:rsidP="0094143C">
      <w:pPr>
        <w:pStyle w:val="GuideText-ASDEFCON"/>
      </w:pPr>
      <w:r>
        <w:t xml:space="preserve">Clauses </w:t>
      </w:r>
      <w:r w:rsidR="00D907C6">
        <w:fldChar w:fldCharType="begin"/>
      </w:r>
      <w:r w:rsidR="00D907C6">
        <w:instrText xml:space="preserve"> REF _Ref383683483 \r \h </w:instrText>
      </w:r>
      <w:r w:rsidR="0094143C">
        <w:instrText xml:space="preserve"> \* MERGEFORMAT </w:instrText>
      </w:r>
      <w:r w:rsidR="00D907C6">
        <w:fldChar w:fldCharType="separate"/>
      </w:r>
      <w:r w:rsidR="00F33556">
        <w:t>6.2.4.6</w:t>
      </w:r>
      <w:r w:rsidR="00D907C6">
        <w:fldChar w:fldCharType="end"/>
      </w:r>
      <w:r w:rsidR="00F30857">
        <w:t xml:space="preserve"> </w:t>
      </w:r>
      <w:r w:rsidR="00236301">
        <w:t xml:space="preserve">to </w:t>
      </w:r>
      <w:r w:rsidR="00236301">
        <w:fldChar w:fldCharType="begin"/>
      </w:r>
      <w:r w:rsidR="00236301">
        <w:instrText xml:space="preserve"> REF _Ref383669009 \r \h </w:instrText>
      </w:r>
      <w:r w:rsidR="0094143C">
        <w:instrText xml:space="preserve"> \* MERGEFORMAT </w:instrText>
      </w:r>
      <w:r w:rsidR="00236301">
        <w:fldChar w:fldCharType="separate"/>
      </w:r>
      <w:r w:rsidR="00F33556">
        <w:t>6.2.4.8</w:t>
      </w:r>
      <w:r w:rsidR="00236301">
        <w:fldChar w:fldCharType="end"/>
      </w:r>
      <w:r w:rsidR="00236301">
        <w:t xml:space="preserve"> provide options for </w:t>
      </w:r>
      <w:r w:rsidR="00240A32">
        <w:t>assign</w:t>
      </w:r>
      <w:r w:rsidR="00236301">
        <w:t xml:space="preserve">ing </w:t>
      </w:r>
      <w:r w:rsidR="00240A32">
        <w:t xml:space="preserve">Minor Changes to a method of payment, either </w:t>
      </w:r>
      <w:r w:rsidR="00236301">
        <w:t xml:space="preserve">(Option A) </w:t>
      </w:r>
      <w:r w:rsidR="00240A32">
        <w:t xml:space="preserve">as S&amp;Q Services or </w:t>
      </w:r>
      <w:r w:rsidR="00236301">
        <w:t xml:space="preserve">(Option B) a combination of S&amp;Q Services and </w:t>
      </w:r>
      <w:r w:rsidR="00240A32">
        <w:t>Recurring Services</w:t>
      </w:r>
      <w:r w:rsidR="00F30857">
        <w:t>.</w:t>
      </w:r>
    </w:p>
    <w:p w14:paraId="63B3A8AE" w14:textId="0BBC1AC6" w:rsidR="00236301" w:rsidRDefault="00236301" w:rsidP="0094143C">
      <w:pPr>
        <w:pStyle w:val="GuideText-ASDEFCON"/>
      </w:pPr>
      <w:r>
        <w:t xml:space="preserve">Under Option A, clause </w:t>
      </w:r>
      <w:r>
        <w:fldChar w:fldCharType="begin"/>
      </w:r>
      <w:r>
        <w:instrText xml:space="preserve"> REF _Ref383683483 \r \h </w:instrText>
      </w:r>
      <w:r w:rsidR="0094143C">
        <w:instrText xml:space="preserve"> \* MERGEFORMAT </w:instrText>
      </w:r>
      <w:r>
        <w:fldChar w:fldCharType="separate"/>
      </w:r>
      <w:r w:rsidR="00F33556">
        <w:t>6.2.4.6</w:t>
      </w:r>
      <w:r>
        <w:fldChar w:fldCharType="end"/>
      </w:r>
      <w:r>
        <w:t xml:space="preserve">, Minor Changes to </w:t>
      </w:r>
      <w:r w:rsidR="0016702C">
        <w:t>Software</w:t>
      </w:r>
      <w:r>
        <w:t xml:space="preserve"> are </w:t>
      </w:r>
      <w:r w:rsidR="00F00A3B">
        <w:t>to be performed</w:t>
      </w:r>
      <w:r>
        <w:t xml:space="preserve"> as S&amp;Q Services.  Where the Contract includes a CSC, this means that the work could be performed </w:t>
      </w:r>
      <w:r w:rsidR="00D05A97">
        <w:t xml:space="preserve">either </w:t>
      </w:r>
      <w:r>
        <w:t>by the CSC</w:t>
      </w:r>
      <w:r w:rsidR="00D05A97">
        <w:t>,</w:t>
      </w:r>
      <w:r>
        <w:t xml:space="preserve"> under Approved CSC Tasks</w:t>
      </w:r>
      <w:r w:rsidR="00D05A97">
        <w:t>,</w:t>
      </w:r>
      <w:r>
        <w:t xml:space="preserve"> or as ‘normal’ S&amp;Q Services.</w:t>
      </w:r>
    </w:p>
    <w:p w14:paraId="7E5B15CA" w14:textId="13B37015" w:rsidR="00F30857" w:rsidRDefault="00236301" w:rsidP="0094143C">
      <w:pPr>
        <w:pStyle w:val="GuideText-ASDEFCON"/>
      </w:pPr>
      <w:r>
        <w:t xml:space="preserve">Under Option B, clauses </w:t>
      </w:r>
      <w:r>
        <w:fldChar w:fldCharType="begin"/>
      </w:r>
      <w:r>
        <w:instrText xml:space="preserve"> REF _Ref383683486 \r \h </w:instrText>
      </w:r>
      <w:r w:rsidR="0094143C">
        <w:instrText xml:space="preserve"> \* MERGEFORMAT </w:instrText>
      </w:r>
      <w:r>
        <w:fldChar w:fldCharType="separate"/>
      </w:r>
      <w:r w:rsidR="00F33556">
        <w:t>6.2.4.7</w:t>
      </w:r>
      <w:r>
        <w:fldChar w:fldCharType="end"/>
      </w:r>
      <w:r>
        <w:t xml:space="preserve"> to </w:t>
      </w:r>
      <w:r>
        <w:fldChar w:fldCharType="begin"/>
      </w:r>
      <w:r>
        <w:instrText xml:space="preserve"> REF _Ref383669009 \r \h </w:instrText>
      </w:r>
      <w:r w:rsidR="0094143C">
        <w:instrText xml:space="preserve"> \* MERGEFORMAT </w:instrText>
      </w:r>
      <w:r>
        <w:fldChar w:fldCharType="separate"/>
      </w:r>
      <w:r w:rsidR="00F33556">
        <w:t>6.2.4.8</w:t>
      </w:r>
      <w:r>
        <w:fldChar w:fldCharType="end"/>
      </w:r>
      <w:r>
        <w:t>,</w:t>
      </w:r>
      <w:r w:rsidR="00240A32">
        <w:t xml:space="preserve"> </w:t>
      </w:r>
      <w:r w:rsidR="00071167">
        <w:t xml:space="preserve">Minor Changes </w:t>
      </w:r>
      <w:r>
        <w:t xml:space="preserve">to </w:t>
      </w:r>
      <w:r w:rsidR="0016702C">
        <w:t>Software</w:t>
      </w:r>
      <w:r>
        <w:t xml:space="preserve"> </w:t>
      </w:r>
      <w:r w:rsidR="00071167">
        <w:t xml:space="preserve">will only be performed as S&amp;Q Services under clause </w:t>
      </w:r>
      <w:r>
        <w:fldChar w:fldCharType="begin"/>
      </w:r>
      <w:r>
        <w:instrText xml:space="preserve"> REF _Ref383683486 \r \h </w:instrText>
      </w:r>
      <w:r w:rsidR="0094143C">
        <w:instrText xml:space="preserve"> \* MERGEFORMAT </w:instrText>
      </w:r>
      <w:r>
        <w:fldChar w:fldCharType="separate"/>
      </w:r>
      <w:r w:rsidR="00F33556">
        <w:t>6.2.4.7</w:t>
      </w:r>
      <w:r>
        <w:fldChar w:fldCharType="end"/>
      </w:r>
      <w:r w:rsidR="00D05A97">
        <w:t xml:space="preserve"> (or by the CSC)</w:t>
      </w:r>
      <w:r w:rsidR="00071167">
        <w:t xml:space="preserve"> if they do not fit into one of the categories in clause </w:t>
      </w:r>
      <w:r>
        <w:fldChar w:fldCharType="begin"/>
      </w:r>
      <w:r>
        <w:instrText xml:space="preserve"> REF _Ref383669009 \r \h </w:instrText>
      </w:r>
      <w:r w:rsidR="0094143C">
        <w:instrText xml:space="preserve"> \* MERGEFORMAT </w:instrText>
      </w:r>
      <w:r>
        <w:fldChar w:fldCharType="separate"/>
      </w:r>
      <w:r w:rsidR="00F33556">
        <w:t>6.2.4.8</w:t>
      </w:r>
      <w:r>
        <w:fldChar w:fldCharType="end"/>
      </w:r>
      <w:r w:rsidR="00071167">
        <w:t xml:space="preserve">.  Clause </w:t>
      </w:r>
      <w:r>
        <w:fldChar w:fldCharType="begin"/>
      </w:r>
      <w:r>
        <w:instrText xml:space="preserve"> REF _Ref383669009 \r \h </w:instrText>
      </w:r>
      <w:r w:rsidR="0094143C">
        <w:instrText xml:space="preserve"> \* MERGEFORMAT </w:instrText>
      </w:r>
      <w:r>
        <w:fldChar w:fldCharType="separate"/>
      </w:r>
      <w:r w:rsidR="00F33556">
        <w:t>6.2.4.8</w:t>
      </w:r>
      <w:r>
        <w:fldChar w:fldCharType="end"/>
      </w:r>
      <w:r w:rsidR="00071167">
        <w:t xml:space="preserve"> lists </w:t>
      </w:r>
      <w:r w:rsidR="00D05A97">
        <w:t xml:space="preserve">the types of </w:t>
      </w:r>
      <w:r w:rsidR="00071167">
        <w:t>Minor Changes to be undertaken as Recurring Services</w:t>
      </w:r>
      <w:r w:rsidR="00D05A97">
        <w:t>,</w:t>
      </w:r>
      <w:r>
        <w:t xml:space="preserve"> with payment included in the fee for Recurring Services.</w:t>
      </w:r>
      <w:r w:rsidR="00071167">
        <w:t xml:space="preserve"> </w:t>
      </w:r>
      <w:r>
        <w:t xml:space="preserve"> The use of Recurring Services for Minor Changes is intended for </w:t>
      </w:r>
      <w:r w:rsidR="00071167">
        <w:t xml:space="preserve">changes that </w:t>
      </w:r>
      <w:r>
        <w:t xml:space="preserve">are necessary to </w:t>
      </w:r>
      <w:r w:rsidR="00071167">
        <w:t xml:space="preserve">keep the system operating as intended (ie, </w:t>
      </w:r>
      <w:r w:rsidR="00D05A97">
        <w:t xml:space="preserve">these do </w:t>
      </w:r>
      <w:r w:rsidR="00071167">
        <w:t>not includ</w:t>
      </w:r>
      <w:r w:rsidR="00D05A97">
        <w:t>e</w:t>
      </w:r>
      <w:r w:rsidR="00071167">
        <w:t xml:space="preserve"> </w:t>
      </w:r>
      <w:r w:rsidR="00D05A97">
        <w:t xml:space="preserve">new capabilities or functional </w:t>
      </w:r>
      <w:r w:rsidR="00071167">
        <w:t xml:space="preserve">enhancements).  However, if the scope of such a change is significant (eg, through cost or complexity or Commonwealth involvement) </w:t>
      </w:r>
      <w:r w:rsidR="00655418">
        <w:t xml:space="preserve">then </w:t>
      </w:r>
      <w:r w:rsidR="00071167">
        <w:t xml:space="preserve">they may be considered </w:t>
      </w:r>
      <w:r w:rsidR="00655418">
        <w:t xml:space="preserve">as </w:t>
      </w:r>
      <w:r w:rsidR="00071167">
        <w:t>S&amp;Q</w:t>
      </w:r>
      <w:r w:rsidR="00655418">
        <w:t xml:space="preserve"> Services</w:t>
      </w:r>
      <w:r w:rsidR="00D05A97">
        <w:t>, subject to the agreement of the Commonwealth Representative</w:t>
      </w:r>
      <w:r w:rsidR="00071167">
        <w:t>.  Drafters need to review and update the list of Minor Changes to be performed as Recurring</w:t>
      </w:r>
      <w:r w:rsidR="002925F4">
        <w:t xml:space="preserve"> Services</w:t>
      </w:r>
      <w:r w:rsidR="00071167">
        <w:t>, particularly subclause c which ensure</w:t>
      </w:r>
      <w:r w:rsidR="002925F4">
        <w:t>s</w:t>
      </w:r>
      <w:r w:rsidR="00071167">
        <w:t xml:space="preserve"> system availability except for key areas, such as security-related changes when this requires a significant amount of Commonwealth involvement (making it difficult for the Contractor to estimate </w:t>
      </w:r>
      <w:r w:rsidR="00655418">
        <w:t xml:space="preserve">and manage the </w:t>
      </w:r>
      <w:r w:rsidR="00071167">
        <w:t>effort required).</w:t>
      </w:r>
      <w:r w:rsidR="00F00A3B">
        <w:t xml:space="preserve">  Being undertaken as a Recurring Service generally means less Commonwealth involvement and less visibility, which may be preferable to allow the Commonwealth to focus its resources on other activities, such as Major Changes.</w:t>
      </w:r>
    </w:p>
    <w:p w14:paraId="075FECE2" w14:textId="77777777" w:rsidR="00D91259" w:rsidRDefault="00D91259" w:rsidP="0094143C">
      <w:pPr>
        <w:pStyle w:val="GuideText-ASDEFCON"/>
      </w:pPr>
      <w:r>
        <w:t>Drafters are to select the optional clauses for method of payment that best suits the needs of their Contract and which, when necessary,  is consistent with the method of payment for Major Changes performed in accordance with DSD-ENG-SERV.</w:t>
      </w:r>
    </w:p>
    <w:p w14:paraId="060F4F61" w14:textId="77777777" w:rsidR="006B34DE" w:rsidRPr="00596768" w:rsidRDefault="006B34DE" w:rsidP="00632B04">
      <w:pPr>
        <w:pStyle w:val="GuideMarginHead-ASDEFCON"/>
      </w:pPr>
      <w:r w:rsidRPr="0025167B">
        <w:rPr>
          <w:u w:val="single"/>
        </w:rPr>
        <w:t>Related Clauses/ Documents</w:t>
      </w:r>
      <w:r w:rsidRPr="00596768">
        <w:t>:</w:t>
      </w:r>
    </w:p>
    <w:p w14:paraId="1464F556" w14:textId="4F5B2E57" w:rsidR="006845A5" w:rsidRDefault="006845A5" w:rsidP="0094143C">
      <w:pPr>
        <w:pStyle w:val="GuideText-ASDEFCON"/>
      </w:pPr>
      <w:r>
        <w:t xml:space="preserve">Clause, </w:t>
      </w:r>
      <w:r w:rsidR="000B50C1">
        <w:fldChar w:fldCharType="begin"/>
      </w:r>
      <w:r w:rsidR="000B50C1">
        <w:instrText xml:space="preserve"> REF _Ref347319186 \r \h </w:instrText>
      </w:r>
      <w:r w:rsidR="0094143C">
        <w:instrText xml:space="preserve"> \* MERGEFORMAT </w:instrText>
      </w:r>
      <w:r w:rsidR="000B50C1">
        <w:fldChar w:fldCharType="separate"/>
      </w:r>
      <w:r w:rsidR="00F33556">
        <w:t>6.2.3</w:t>
      </w:r>
      <w:r w:rsidR="000B50C1">
        <w:fldChar w:fldCharType="end"/>
      </w:r>
      <w:r w:rsidR="000B50C1">
        <w:t xml:space="preserve">, </w:t>
      </w:r>
      <w:r w:rsidR="000B50C1">
        <w:fldChar w:fldCharType="begin"/>
      </w:r>
      <w:r w:rsidR="000B50C1">
        <w:instrText xml:space="preserve"> REF _Ref347319186 \h </w:instrText>
      </w:r>
      <w:r w:rsidR="0094143C">
        <w:instrText xml:space="preserve"> \* MERGEFORMAT </w:instrText>
      </w:r>
      <w:r w:rsidR="000B50C1">
        <w:fldChar w:fldCharType="separate"/>
      </w:r>
      <w:r w:rsidR="00F33556">
        <w:t>Software Change Analysis</w:t>
      </w:r>
      <w:r w:rsidR="000B50C1">
        <w:fldChar w:fldCharType="end"/>
      </w:r>
    </w:p>
    <w:p w14:paraId="0024A775" w14:textId="5FD41486" w:rsidR="00F30857" w:rsidRDefault="00F30857" w:rsidP="0094143C">
      <w:pPr>
        <w:pStyle w:val="GuideText-ASDEFCON"/>
      </w:pPr>
      <w:r>
        <w:t xml:space="preserve">Clause </w:t>
      </w:r>
      <w:r>
        <w:fldChar w:fldCharType="begin"/>
      </w:r>
      <w:r>
        <w:instrText xml:space="preserve"> REF _Ref319316708 \r \h  \* MERGEFORMAT </w:instrText>
      </w:r>
      <w:r>
        <w:fldChar w:fldCharType="separate"/>
      </w:r>
      <w:r w:rsidR="00F33556">
        <w:t>6.2.7</w:t>
      </w:r>
      <w:r>
        <w:fldChar w:fldCharType="end"/>
      </w:r>
      <w:r>
        <w:t xml:space="preserve">, </w:t>
      </w:r>
      <w:r>
        <w:fldChar w:fldCharType="begin"/>
      </w:r>
      <w:r>
        <w:instrText xml:space="preserve"> REF _Ref319316708 \h  \* MERGEFORMAT </w:instrText>
      </w:r>
      <w:r>
        <w:fldChar w:fldCharType="separate"/>
      </w:r>
      <w:r w:rsidR="00F33556">
        <w:t>Additional Requirements for Preventive Maintenance Involving Change</w:t>
      </w:r>
      <w:r>
        <w:fldChar w:fldCharType="end"/>
      </w:r>
    </w:p>
    <w:p w14:paraId="1938E45C" w14:textId="5EEC5A46" w:rsidR="00F30857" w:rsidRDefault="00F30857" w:rsidP="0094143C">
      <w:pPr>
        <w:pStyle w:val="GuideText-ASDEFCON"/>
      </w:pPr>
      <w:r>
        <w:t xml:space="preserve">Clause </w:t>
      </w:r>
      <w:r>
        <w:fldChar w:fldCharType="begin"/>
      </w:r>
      <w:r>
        <w:instrText xml:space="preserve"> REF _Ref319316654 \r \h  \* MERGEFORMAT </w:instrText>
      </w:r>
      <w:r>
        <w:fldChar w:fldCharType="separate"/>
      </w:r>
      <w:r w:rsidR="00F33556">
        <w:t>6.2.8</w:t>
      </w:r>
      <w:r>
        <w:fldChar w:fldCharType="end"/>
      </w:r>
      <w:r>
        <w:t xml:space="preserve">, </w:t>
      </w:r>
      <w:r>
        <w:fldChar w:fldCharType="begin"/>
      </w:r>
      <w:r>
        <w:instrText xml:space="preserve"> REF _Ref319316654 \h  \* MERGEFORMAT </w:instrText>
      </w:r>
      <w:r>
        <w:fldChar w:fldCharType="separate"/>
      </w:r>
      <w:r w:rsidR="00F33556">
        <w:t>Additional Requirements for Corrective Maintenance Involving Change</w:t>
      </w:r>
      <w:r>
        <w:fldChar w:fldCharType="end"/>
      </w:r>
    </w:p>
    <w:p w14:paraId="369D6162" w14:textId="467B5E4C" w:rsidR="006B7F02" w:rsidRDefault="006B7F02" w:rsidP="00603DBB">
      <w:pPr>
        <w:pStyle w:val="GuideText-ASDEFCON"/>
      </w:pPr>
      <w:r>
        <w:t xml:space="preserve">Clause </w:t>
      </w:r>
      <w:r w:rsidR="00603DBB">
        <w:fldChar w:fldCharType="begin"/>
      </w:r>
      <w:r w:rsidR="00603DBB">
        <w:instrText xml:space="preserve"> REF _Ref112144967 \r \h </w:instrText>
      </w:r>
      <w:r w:rsidR="00603DBB">
        <w:fldChar w:fldCharType="separate"/>
      </w:r>
      <w:r w:rsidR="00F33556">
        <w:t>6.2.9</w:t>
      </w:r>
      <w:r w:rsidR="00603DBB">
        <w:fldChar w:fldCharType="end"/>
      </w:r>
      <w:r>
        <w:t xml:space="preserve">, </w:t>
      </w:r>
      <w:r w:rsidR="00603DBB">
        <w:fldChar w:fldCharType="begin"/>
      </w:r>
      <w:r w:rsidR="00603DBB">
        <w:instrText xml:space="preserve"> REF _Ref112144967 \h </w:instrText>
      </w:r>
      <w:r w:rsidR="00603DBB">
        <w:fldChar w:fldCharType="separate"/>
      </w:r>
      <w:r w:rsidR="00F33556">
        <w:t>Additional Requirements for Adaptive Maintenance Involving Change</w:t>
      </w:r>
      <w:r w:rsidR="00603DBB">
        <w:fldChar w:fldCharType="end"/>
      </w:r>
    </w:p>
    <w:p w14:paraId="4EADCB24" w14:textId="6DB95D3E" w:rsidR="00CE2BBF" w:rsidRDefault="00CE2BBF" w:rsidP="0094143C">
      <w:pPr>
        <w:pStyle w:val="GuideText-ASDEFCON"/>
      </w:pPr>
      <w:r>
        <w:t>Clause 3.3 of the SOW, Quoting for Survey and Quote Services</w:t>
      </w:r>
    </w:p>
    <w:p w14:paraId="7C570E9F" w14:textId="4626965C" w:rsidR="00AC47C3" w:rsidRDefault="00AC47C3" w:rsidP="0094143C">
      <w:pPr>
        <w:pStyle w:val="GuideText-ASDEFCON"/>
      </w:pPr>
      <w:r>
        <w:t>Section 5 of Annex A to the SOW, Software</w:t>
      </w:r>
      <w:r w:rsidR="009D0C7B">
        <w:t xml:space="preserve"> </w:t>
      </w:r>
      <w:r w:rsidR="00E926FE">
        <w:t>Products</w:t>
      </w:r>
    </w:p>
    <w:p w14:paraId="32D8F534" w14:textId="480803A3" w:rsidR="00D777AC" w:rsidRDefault="00D777AC" w:rsidP="0094143C">
      <w:pPr>
        <w:pStyle w:val="GuideText-ASDEFCON"/>
      </w:pPr>
      <w:r>
        <w:t>DSD-ENG-SERV, Engineering Services</w:t>
      </w:r>
    </w:p>
    <w:p w14:paraId="76805A4E" w14:textId="6EB24CE8" w:rsidR="00B7744A" w:rsidRDefault="00B7744A" w:rsidP="0094143C">
      <w:pPr>
        <w:pStyle w:val="GuideText-ASDEFCON"/>
      </w:pPr>
      <w:r>
        <w:t>DSD-ENG-SEC, System Security Services</w:t>
      </w:r>
    </w:p>
    <w:p w14:paraId="4843A714" w14:textId="77777777" w:rsidR="006B34DE" w:rsidRDefault="006B34DE" w:rsidP="0094143C">
      <w:pPr>
        <w:pStyle w:val="GuideText-ASDEFCON"/>
      </w:pPr>
      <w:r>
        <w:t>DSD-ENG</w:t>
      </w:r>
      <w:r w:rsidR="005475AA">
        <w:t>-</w:t>
      </w:r>
      <w:r>
        <w:t>CSC, Contractor Standing Capability</w:t>
      </w:r>
    </w:p>
    <w:p w14:paraId="666D8647" w14:textId="7C1CD899" w:rsidR="00AC47C3" w:rsidRDefault="00AC47C3" w:rsidP="0094143C">
      <w:pPr>
        <w:pStyle w:val="GuideText-ASDEFCON"/>
      </w:pPr>
      <w:r>
        <w:t>DID-</w:t>
      </w:r>
      <w:r w:rsidR="000F5A28">
        <w:t>CM-MGT</w:t>
      </w:r>
      <w:r>
        <w:t>-ECP, Engineering Change Proposals (including Software Change Proposals)</w:t>
      </w:r>
    </w:p>
    <w:p w14:paraId="12C52DBC" w14:textId="77777777" w:rsidR="006845A5" w:rsidRDefault="006845A5" w:rsidP="0094143C">
      <w:pPr>
        <w:pStyle w:val="GuideText-ASDEFCON"/>
      </w:pPr>
      <w:r>
        <w:t>DID-SSM-S&amp;Q, Quote for S&amp;Q Services</w:t>
      </w:r>
    </w:p>
    <w:p w14:paraId="317833E7" w14:textId="77777777" w:rsidR="00AC47C3" w:rsidRDefault="00AC47C3" w:rsidP="0094143C">
      <w:pPr>
        <w:pStyle w:val="GuideText-ASDEFCON"/>
      </w:pPr>
      <w:r>
        <w:t>DID-</w:t>
      </w:r>
      <w:r w:rsidR="00FE38C6">
        <w:t>ILS</w:t>
      </w:r>
      <w:r>
        <w:t xml:space="preserve">-SW-SWSP, DID-ENG-CEMP or DID-SSM-SSMP, defining the governing plan for </w:t>
      </w:r>
      <w:r w:rsidR="0016702C">
        <w:t>Software</w:t>
      </w:r>
      <w:r>
        <w:t xml:space="preserve"> support Services</w:t>
      </w:r>
    </w:p>
    <w:p w14:paraId="6B6BFE01" w14:textId="77777777" w:rsidR="006B34DE" w:rsidRDefault="006B34DE" w:rsidP="0094143C">
      <w:pPr>
        <w:pStyle w:val="GuideText-ASDEFCON"/>
      </w:pPr>
      <w:r>
        <w:t>DID-ENG-CM, Configuration Management</w:t>
      </w:r>
    </w:p>
    <w:p w14:paraId="28FC6B72" w14:textId="2B6A5C0E" w:rsidR="000F4B28" w:rsidRPr="0094143C" w:rsidRDefault="006B34DE" w:rsidP="00D2667A">
      <w:pPr>
        <w:pStyle w:val="GuideMarginHead-ASDEFCON"/>
        <w:rPr>
          <w:rStyle w:val="GuideText-ASDEFCONChar"/>
        </w:rPr>
      </w:pPr>
      <w:r w:rsidRPr="00D2667A">
        <w:rPr>
          <w:u w:val="single"/>
        </w:rPr>
        <w:t>Optional Clauses</w:t>
      </w:r>
      <w:r>
        <w:t>:</w:t>
      </w:r>
      <w:r>
        <w:tab/>
      </w:r>
      <w:r w:rsidR="009E7DCB">
        <w:rPr>
          <w:rStyle w:val="GuideText-ASDEFCONChar"/>
        </w:rPr>
        <w:t>None</w:t>
      </w:r>
    </w:p>
    <w:p w14:paraId="76B2AA49" w14:textId="389399CD" w:rsidR="00DC0DFD" w:rsidRDefault="00603DBB" w:rsidP="00603DBB">
      <w:pPr>
        <w:pStyle w:val="heading"/>
      </w:pPr>
      <w:r>
        <w:rPr>
          <w:b w:val="0"/>
        </w:rPr>
        <w:fldChar w:fldCharType="begin"/>
      </w:r>
      <w:r>
        <w:instrText xml:space="preserve"> REF _Ref112144260 \r \h </w:instrText>
      </w:r>
      <w:r>
        <w:rPr>
          <w:b w:val="0"/>
        </w:rPr>
      </w:r>
      <w:r>
        <w:rPr>
          <w:b w:val="0"/>
        </w:rPr>
        <w:fldChar w:fldCharType="separate"/>
      </w:r>
      <w:r w:rsidR="00F33556">
        <w:t>6.2.5</w:t>
      </w:r>
      <w:r>
        <w:rPr>
          <w:b w:val="0"/>
        </w:rPr>
        <w:fldChar w:fldCharType="end"/>
      </w:r>
      <w:r>
        <w:tab/>
      </w:r>
      <w:r>
        <w:rPr>
          <w:b w:val="0"/>
        </w:rPr>
        <w:fldChar w:fldCharType="begin"/>
      </w:r>
      <w:r>
        <w:instrText xml:space="preserve"> REF _Ref112144260 \h </w:instrText>
      </w:r>
      <w:r>
        <w:rPr>
          <w:b w:val="0"/>
        </w:rPr>
      </w:r>
      <w:r>
        <w:rPr>
          <w:b w:val="0"/>
        </w:rPr>
        <w:fldChar w:fldCharType="separate"/>
      </w:r>
      <w:r w:rsidR="00F33556">
        <w:t>Development of Major Changes to Software</w:t>
      </w:r>
      <w:r>
        <w:rPr>
          <w:b w:val="0"/>
        </w:rPr>
        <w:fldChar w:fldCharType="end"/>
      </w:r>
    </w:p>
    <w:p w14:paraId="3F3BA35D" w14:textId="77777777" w:rsidR="00AC47C3" w:rsidRDefault="00AC47C3" w:rsidP="0094143C">
      <w:pPr>
        <w:pStyle w:val="GuideMarginHead-ASDEFCON"/>
      </w:pPr>
      <w:r w:rsidRPr="00A33760">
        <w:rPr>
          <w:u w:val="single"/>
        </w:rPr>
        <w:t>Status</w:t>
      </w:r>
      <w:r>
        <w:rPr>
          <w:rStyle w:val="MarginheadingChar"/>
        </w:rPr>
        <w:t>:</w:t>
      </w:r>
      <w:r>
        <w:tab/>
        <w:t>Optional</w:t>
      </w:r>
    </w:p>
    <w:p w14:paraId="6DF6EF8A" w14:textId="77777777" w:rsidR="00AC47C3" w:rsidRDefault="00AC47C3" w:rsidP="0094143C">
      <w:pPr>
        <w:pStyle w:val="GuideMarginHead-ASDEFCON"/>
      </w:pPr>
      <w:r w:rsidRPr="00A33760">
        <w:rPr>
          <w:u w:val="single"/>
        </w:rPr>
        <w:t>Purpose</w:t>
      </w:r>
      <w:r>
        <w:rPr>
          <w:rStyle w:val="MarginheadingChar"/>
        </w:rPr>
        <w:t>:</w:t>
      </w:r>
      <w:r>
        <w:tab/>
        <w:t xml:space="preserve">To identify the requirement for the Contractor to provide Services to develop Major Changes to </w:t>
      </w:r>
      <w:r w:rsidR="0016702C">
        <w:t>Software</w:t>
      </w:r>
      <w:r>
        <w:t xml:space="preserve"> Products.</w:t>
      </w:r>
    </w:p>
    <w:p w14:paraId="35506949" w14:textId="77777777" w:rsidR="00AC47C3" w:rsidRDefault="00AC47C3" w:rsidP="0094143C">
      <w:pPr>
        <w:pStyle w:val="GuideMarginHead-ASDEFCON"/>
      </w:pPr>
      <w:r w:rsidRPr="0094143C">
        <w:rPr>
          <w:u w:val="single"/>
        </w:rPr>
        <w:t>Policy:</w:t>
      </w:r>
      <w:r>
        <w:tab/>
        <w:t>Nil</w:t>
      </w:r>
    </w:p>
    <w:p w14:paraId="68E3DB93" w14:textId="79CA9841" w:rsidR="00AC47C3" w:rsidRDefault="00AC47C3" w:rsidP="0094143C">
      <w:pPr>
        <w:pStyle w:val="GuideMarginHead-ASDEFCON"/>
      </w:pPr>
      <w:r w:rsidRPr="00A33760">
        <w:rPr>
          <w:u w:val="single"/>
        </w:rPr>
        <w:t>Guidance</w:t>
      </w:r>
      <w:r>
        <w:rPr>
          <w:rStyle w:val="MarginheadingChar"/>
        </w:rPr>
        <w:t>:</w:t>
      </w:r>
      <w:r>
        <w:tab/>
        <w:t xml:space="preserve">This clause requires the Contractor to undertake Major Changes to the </w:t>
      </w:r>
      <w:r w:rsidR="0016702C">
        <w:t>Software</w:t>
      </w:r>
      <w:r>
        <w:t xml:space="preserve"> Products.  Not all contracts using this DSD </w:t>
      </w:r>
      <w:r w:rsidR="00E460AF">
        <w:t>require the development of Maj</w:t>
      </w:r>
      <w:r>
        <w:t xml:space="preserve">or Changes to </w:t>
      </w:r>
      <w:r w:rsidR="0016702C">
        <w:t>Software</w:t>
      </w:r>
      <w:r>
        <w:t xml:space="preserve">; hence, this clause is optional.  </w:t>
      </w:r>
      <w:r w:rsidR="00E460AF">
        <w:t>If Maj</w:t>
      </w:r>
      <w:r>
        <w:t xml:space="preserve">or Changes to </w:t>
      </w:r>
      <w:r w:rsidR="0016702C">
        <w:t>Software</w:t>
      </w:r>
      <w:r>
        <w:t xml:space="preserve"> is not applicable to the Services, then </w:t>
      </w:r>
      <w:r w:rsidR="000410C9">
        <w:t xml:space="preserve">the </w:t>
      </w:r>
      <w:r>
        <w:t xml:space="preserve">clauses below the heading clause </w:t>
      </w:r>
      <w:r w:rsidR="00B76A0A">
        <w:fldChar w:fldCharType="begin"/>
      </w:r>
      <w:r w:rsidR="00B76A0A">
        <w:instrText xml:space="preserve"> REF _Ref112144260 \r \h </w:instrText>
      </w:r>
      <w:r w:rsidR="00B76A0A">
        <w:fldChar w:fldCharType="separate"/>
      </w:r>
      <w:r w:rsidR="00F33556">
        <w:t>6.2.5</w:t>
      </w:r>
      <w:r w:rsidR="00B76A0A">
        <w:fldChar w:fldCharType="end"/>
      </w:r>
      <w:r w:rsidR="00E460AF">
        <w:t xml:space="preserve"> </w:t>
      </w:r>
      <w:r>
        <w:t>may be deleted and replaced with a single ‘Not used’.</w:t>
      </w:r>
    </w:p>
    <w:p w14:paraId="086B903D" w14:textId="68FA9062" w:rsidR="00E460AF" w:rsidRDefault="00E460AF" w:rsidP="0094143C">
      <w:pPr>
        <w:pStyle w:val="GuideText-ASDEFCON"/>
      </w:pPr>
      <w:r>
        <w:t xml:space="preserve">Clause </w:t>
      </w:r>
      <w:r w:rsidR="00603DBB">
        <w:fldChar w:fldCharType="begin"/>
      </w:r>
      <w:r w:rsidR="00603DBB">
        <w:instrText xml:space="preserve"> REF _Ref112144260 \r \h </w:instrText>
      </w:r>
      <w:r w:rsidR="00603DBB">
        <w:fldChar w:fldCharType="separate"/>
      </w:r>
      <w:r w:rsidR="00F33556">
        <w:t>6.2.5</w:t>
      </w:r>
      <w:r w:rsidR="00603DBB">
        <w:fldChar w:fldCharType="end"/>
      </w:r>
      <w:r>
        <w:t xml:space="preserve"> outlines a process for developing Major Changes.  While the explanations below apply to the template clauses, further development may be required for individual Contracts. </w:t>
      </w:r>
      <w:r w:rsidR="00767A2D">
        <w:t xml:space="preserve"> </w:t>
      </w:r>
      <w:r>
        <w:t>In further developing this clause, draft</w:t>
      </w:r>
      <w:r w:rsidR="00767A2D">
        <w:t>er</w:t>
      </w:r>
      <w:r>
        <w:t xml:space="preserve">s must be cognisant of the integration of Major Changes to </w:t>
      </w:r>
      <w:r w:rsidR="0016702C">
        <w:t>Software</w:t>
      </w:r>
      <w:r>
        <w:t xml:space="preserve"> with </w:t>
      </w:r>
      <w:r w:rsidR="00D11FD9">
        <w:t xml:space="preserve">the </w:t>
      </w:r>
      <w:r>
        <w:t>Engineering Services in DSD-ENG-SERV</w:t>
      </w:r>
      <w:r w:rsidR="000E6674">
        <w:t>, particularly clause 6.2.5,</w:t>
      </w:r>
      <w:r>
        <w:t xml:space="preserve"> and</w:t>
      </w:r>
      <w:r w:rsidR="000410C9">
        <w:t xml:space="preserve"> the</w:t>
      </w:r>
      <w:r>
        <w:t xml:space="preserve"> Configuration Management Services </w:t>
      </w:r>
      <w:r w:rsidR="000E6674">
        <w:t xml:space="preserve">performed </w:t>
      </w:r>
      <w:r>
        <w:t>in accordance with DSD-ENG-CM.</w:t>
      </w:r>
    </w:p>
    <w:p w14:paraId="218934FA" w14:textId="0253899B" w:rsidR="00E460AF" w:rsidRDefault="00E460AF" w:rsidP="0094143C">
      <w:pPr>
        <w:pStyle w:val="GuideText-ASDEFCON"/>
      </w:pPr>
      <w:r>
        <w:t xml:space="preserve">Clause </w:t>
      </w:r>
      <w:r>
        <w:fldChar w:fldCharType="begin"/>
      </w:r>
      <w:r>
        <w:instrText xml:space="preserve"> REF _Ref326691726 \r \h </w:instrText>
      </w:r>
      <w:r w:rsidR="0094143C">
        <w:instrText xml:space="preserve"> \* MERGEFORMAT </w:instrText>
      </w:r>
      <w:r>
        <w:fldChar w:fldCharType="separate"/>
      </w:r>
      <w:r w:rsidR="00F33556">
        <w:t>6.2.5.1</w:t>
      </w:r>
      <w:r>
        <w:fldChar w:fldCharType="end"/>
      </w:r>
      <w:r>
        <w:t xml:space="preserve"> identifies the </w:t>
      </w:r>
      <w:r w:rsidR="0016702C">
        <w:t>Software</w:t>
      </w:r>
      <w:r>
        <w:t xml:space="preserve"> Products for which the development of Major Changes can apply, when needed</w:t>
      </w:r>
      <w:r w:rsidR="004E08CC">
        <w:t xml:space="preserve">, by reference to SOW Annex A. </w:t>
      </w:r>
      <w:r>
        <w:t xml:space="preserve"> However, if the Contractor has other Engineering responsibilities for </w:t>
      </w:r>
      <w:r w:rsidR="0016702C">
        <w:t>Software</w:t>
      </w:r>
      <w:r>
        <w:t xml:space="preserve"> that are applied differently to developing changes, Annex A may </w:t>
      </w:r>
      <w:r w:rsidR="000410C9">
        <w:t xml:space="preserve">need to </w:t>
      </w:r>
      <w:r>
        <w:t xml:space="preserve">be tailored with additional columns or indices to separate the different Services </w:t>
      </w:r>
      <w:r w:rsidR="000410C9">
        <w:t xml:space="preserve">required. </w:t>
      </w:r>
      <w:r>
        <w:t xml:space="preserve"> </w:t>
      </w:r>
      <w:r w:rsidR="000410C9">
        <w:t xml:space="preserve">Where </w:t>
      </w:r>
      <w:r>
        <w:t xml:space="preserve">this </w:t>
      </w:r>
      <w:r w:rsidR="000410C9">
        <w:t xml:space="preserve">change in SOW Annex A </w:t>
      </w:r>
      <w:r>
        <w:t xml:space="preserve">is required clause </w:t>
      </w:r>
      <w:r w:rsidR="00D11FD9">
        <w:fldChar w:fldCharType="begin"/>
      </w:r>
      <w:r w:rsidR="00D11FD9">
        <w:instrText xml:space="preserve"> REF _Ref326691726 \r \h </w:instrText>
      </w:r>
      <w:r w:rsidR="0094143C">
        <w:instrText xml:space="preserve"> \* MERGEFORMAT </w:instrText>
      </w:r>
      <w:r w:rsidR="00D11FD9">
        <w:fldChar w:fldCharType="separate"/>
      </w:r>
      <w:r w:rsidR="00F33556">
        <w:t>6.2.5.1</w:t>
      </w:r>
      <w:r w:rsidR="00D11FD9">
        <w:fldChar w:fldCharType="end"/>
      </w:r>
      <w:r w:rsidR="00D11FD9">
        <w:t xml:space="preserve"> </w:t>
      </w:r>
      <w:r>
        <w:t xml:space="preserve">will need to be updated to refer to the applicable </w:t>
      </w:r>
      <w:r w:rsidR="000410C9">
        <w:t xml:space="preserve">table or column </w:t>
      </w:r>
      <w:r>
        <w:t>designator.</w:t>
      </w:r>
    </w:p>
    <w:p w14:paraId="27C212DE" w14:textId="39328F81" w:rsidR="00E460AF" w:rsidRDefault="00E460AF" w:rsidP="0094143C">
      <w:pPr>
        <w:pStyle w:val="GuideText-ASDEFCON"/>
      </w:pPr>
      <w:r>
        <w:t xml:space="preserve">Note that </w:t>
      </w:r>
      <w:r w:rsidR="00D11FD9">
        <w:t>for</w:t>
      </w:r>
      <w:r>
        <w:t xml:space="preserve"> a Major Change the </w:t>
      </w:r>
      <w:r w:rsidR="004E08CC">
        <w:t>SWCR</w:t>
      </w:r>
      <w:r w:rsidR="00EB3320">
        <w:t xml:space="preserve">, following analysis and recommendations under clause </w:t>
      </w:r>
      <w:r w:rsidR="00EB3320">
        <w:fldChar w:fldCharType="begin"/>
      </w:r>
      <w:r w:rsidR="00EB3320">
        <w:instrText xml:space="preserve"> REF _Ref265829556 \r \h </w:instrText>
      </w:r>
      <w:r w:rsidR="0094143C">
        <w:instrText xml:space="preserve"> \* MERGEFORMAT </w:instrText>
      </w:r>
      <w:r w:rsidR="00EB3320">
        <w:fldChar w:fldCharType="separate"/>
      </w:r>
      <w:r w:rsidR="00F33556">
        <w:t>6.2.2.5</w:t>
      </w:r>
      <w:r w:rsidR="00EB3320">
        <w:fldChar w:fldCharType="end"/>
      </w:r>
      <w:r w:rsidR="00EB3320">
        <w:t xml:space="preserve">, </w:t>
      </w:r>
      <w:r w:rsidR="004E08CC">
        <w:t>must be</w:t>
      </w:r>
      <w:r w:rsidR="00EB3320">
        <w:t xml:space="preserve"> Approved by the Commonwealth; hence, the </w:t>
      </w:r>
      <w:r w:rsidR="0016702C">
        <w:t>Software</w:t>
      </w:r>
      <w:r w:rsidR="00EB3320">
        <w:t xml:space="preserve"> Products </w:t>
      </w:r>
      <w:r w:rsidR="000410C9">
        <w:t xml:space="preserve">affected by </w:t>
      </w:r>
      <w:r w:rsidR="00EB3320">
        <w:t>each Major Change will be explicitly defined.</w:t>
      </w:r>
    </w:p>
    <w:p w14:paraId="5B5AA364" w14:textId="21C5844C" w:rsidR="00AC47C3" w:rsidRDefault="007A362E" w:rsidP="0094143C">
      <w:pPr>
        <w:pStyle w:val="GuideText-ASDEFCON"/>
      </w:pPr>
      <w:r>
        <w:t xml:space="preserve">Clause </w:t>
      </w:r>
      <w:r w:rsidR="00603DBB">
        <w:fldChar w:fldCharType="begin"/>
      </w:r>
      <w:r w:rsidR="00603DBB">
        <w:instrText xml:space="preserve"> REF _Ref112145111 \h </w:instrText>
      </w:r>
      <w:r w:rsidR="00603DBB">
        <w:fldChar w:fldCharType="separate"/>
      </w:r>
      <w:r w:rsidR="00F33556">
        <w:t xml:space="preserve">The Contractor shall develop, deliver and update a Software Management Plan (SWMP) in accordance with CDRL Line Number </w:t>
      </w:r>
      <w:r w:rsidR="00F33556">
        <w:rPr>
          <w:noProof/>
        </w:rPr>
        <w:t>[…DRAFTER TO INSERT LINE NUMBER…]</w:t>
      </w:r>
      <w:r w:rsidR="00603DBB">
        <w:fldChar w:fldCharType="end"/>
      </w:r>
      <w:r w:rsidR="00603DBB">
        <w:fldChar w:fldCharType="begin"/>
      </w:r>
      <w:r w:rsidR="00603DBB">
        <w:instrText xml:space="preserve"> REF _Ref112145111 \r \h </w:instrText>
      </w:r>
      <w:r w:rsidR="00603DBB">
        <w:fldChar w:fldCharType="separate"/>
      </w:r>
      <w:r w:rsidR="00F33556">
        <w:t>6.2.5.2</w:t>
      </w:r>
      <w:r w:rsidR="00603DBB">
        <w:fldChar w:fldCharType="end"/>
      </w:r>
      <w:r>
        <w:t xml:space="preserve"> provides </w:t>
      </w:r>
      <w:r w:rsidR="008F0603">
        <w:t xml:space="preserve">an </w:t>
      </w:r>
      <w:r>
        <w:t xml:space="preserve">option for a </w:t>
      </w:r>
      <w:r w:rsidR="00E135ED">
        <w:t>Software Management Plan (SWMP)</w:t>
      </w:r>
      <w:r w:rsidR="00D11FD9">
        <w:t xml:space="preserve"> to be used when managing Major Changes to </w:t>
      </w:r>
      <w:r w:rsidR="0016702C">
        <w:t>Software</w:t>
      </w:r>
      <w:r w:rsidR="00E135ED">
        <w:t xml:space="preserve">.  </w:t>
      </w:r>
      <w:r w:rsidR="00AC47C3">
        <w:t xml:space="preserve">Major Changes </w:t>
      </w:r>
      <w:r w:rsidR="00EE3AA5">
        <w:t xml:space="preserve">to </w:t>
      </w:r>
      <w:r w:rsidR="0016702C">
        <w:t>Software</w:t>
      </w:r>
      <w:r w:rsidR="00EE3AA5">
        <w:t xml:space="preserve"> </w:t>
      </w:r>
      <w:r w:rsidR="00AC47C3">
        <w:t xml:space="preserve">could be </w:t>
      </w:r>
      <w:r w:rsidR="008F0603">
        <w:t xml:space="preserve">managed </w:t>
      </w:r>
      <w:r w:rsidR="00AC47C3">
        <w:t xml:space="preserve">in </w:t>
      </w:r>
      <w:r w:rsidR="008F0603">
        <w:t>accordance with a</w:t>
      </w:r>
      <w:r w:rsidR="00AB31A8">
        <w:t xml:space="preserve"> SWSP or </w:t>
      </w:r>
      <w:r w:rsidR="00AC47C3">
        <w:t xml:space="preserve">a SWMP.  If the level and complexity </w:t>
      </w:r>
      <w:r w:rsidR="008F0603">
        <w:t xml:space="preserve">involved </w:t>
      </w:r>
      <w:r w:rsidR="00AC47C3">
        <w:t>is expected to be significant</w:t>
      </w:r>
      <w:r w:rsidR="00854EEE">
        <w:t>,</w:t>
      </w:r>
      <w:r w:rsidR="00E135ED">
        <w:t xml:space="preserve"> and exceed the requirements </w:t>
      </w:r>
      <w:r w:rsidR="00854EEE">
        <w:t>specified in DID-</w:t>
      </w:r>
      <w:r w:rsidR="00FE38C6">
        <w:t>ILS</w:t>
      </w:r>
      <w:r w:rsidR="00854EEE">
        <w:t xml:space="preserve">-SW-SWSP </w:t>
      </w:r>
      <w:r w:rsidR="00E135ED">
        <w:t xml:space="preserve">for </w:t>
      </w:r>
      <w:r w:rsidR="008F0603">
        <w:t xml:space="preserve">a </w:t>
      </w:r>
      <w:r w:rsidR="00E135ED">
        <w:t>SWSP</w:t>
      </w:r>
      <w:r w:rsidR="00AC47C3">
        <w:t xml:space="preserve">, drafter’s should consider requiring an SWMP </w:t>
      </w:r>
      <w:r w:rsidR="00854EEE">
        <w:t xml:space="preserve">be </w:t>
      </w:r>
      <w:r w:rsidR="00AC47C3">
        <w:t>developed in accordance with DID-ENG-SW-S</w:t>
      </w:r>
      <w:r w:rsidR="00364106">
        <w:t>W</w:t>
      </w:r>
      <w:r w:rsidR="00AC47C3">
        <w:t>MP (</w:t>
      </w:r>
      <w:r w:rsidR="00F964E4">
        <w:t xml:space="preserve">sourced </w:t>
      </w:r>
      <w:r w:rsidR="00AC47C3">
        <w:t xml:space="preserve">from </w:t>
      </w:r>
      <w:r w:rsidR="00854EEE">
        <w:t xml:space="preserve">the </w:t>
      </w:r>
      <w:r w:rsidR="00AC47C3" w:rsidRPr="00C6207C">
        <w:rPr>
          <w:i/>
        </w:rPr>
        <w:t>ASDEFCON</w:t>
      </w:r>
      <w:r w:rsidR="00AC47C3">
        <w:t xml:space="preserve"> (</w:t>
      </w:r>
      <w:r w:rsidR="00AC47C3">
        <w:rPr>
          <w:i/>
        </w:rPr>
        <w:t>Strategic Materiel</w:t>
      </w:r>
      <w:r w:rsidR="00AC47C3">
        <w:t>)</w:t>
      </w:r>
      <w:r w:rsidR="00AB31A8">
        <w:t xml:space="preserve"> templates</w:t>
      </w:r>
      <w:r w:rsidR="00AC47C3">
        <w:t>)</w:t>
      </w:r>
      <w:r w:rsidR="00AB31A8">
        <w:t>.</w:t>
      </w:r>
      <w:r w:rsidR="00AC47C3">
        <w:t xml:space="preserve">  </w:t>
      </w:r>
      <w:r w:rsidR="00AB31A8">
        <w:t>T</w:t>
      </w:r>
      <w:r w:rsidR="00AC47C3">
        <w:t xml:space="preserve">he SWMP requires </w:t>
      </w:r>
      <w:r w:rsidR="00854EEE">
        <w:t xml:space="preserve">that </w:t>
      </w:r>
      <w:r w:rsidR="00AC47C3">
        <w:t xml:space="preserve">a formal </w:t>
      </w:r>
      <w:r w:rsidR="0016702C">
        <w:t>Software</w:t>
      </w:r>
      <w:r w:rsidR="00AC47C3">
        <w:t xml:space="preserve"> engineering </w:t>
      </w:r>
      <w:r w:rsidR="00854EEE">
        <w:t xml:space="preserve">program </w:t>
      </w:r>
      <w:r w:rsidR="00AC47C3">
        <w:t xml:space="preserve">be adopted for the development of </w:t>
      </w:r>
      <w:r w:rsidR="008F0603">
        <w:t xml:space="preserve">all </w:t>
      </w:r>
      <w:r w:rsidR="00854EEE">
        <w:t>Major C</w:t>
      </w:r>
      <w:r w:rsidR="00AC47C3">
        <w:t xml:space="preserve">hanges, </w:t>
      </w:r>
      <w:r w:rsidR="000F7C8C">
        <w:t xml:space="preserve">similar to the management regime for </w:t>
      </w:r>
      <w:r w:rsidR="00854EEE">
        <w:t xml:space="preserve">major </w:t>
      </w:r>
      <w:r w:rsidR="0016702C">
        <w:t>Software</w:t>
      </w:r>
      <w:r w:rsidR="00E135ED">
        <w:t xml:space="preserve"> </w:t>
      </w:r>
      <w:r w:rsidR="00AC47C3">
        <w:t>development project</w:t>
      </w:r>
      <w:r w:rsidR="008F0603">
        <w:t>s</w:t>
      </w:r>
      <w:r w:rsidR="00AC47C3">
        <w:t>.  Note that the Contractor only need</w:t>
      </w:r>
      <w:r w:rsidR="000F7C8C">
        <w:t>s</w:t>
      </w:r>
      <w:r w:rsidR="00AC47C3">
        <w:t xml:space="preserve"> to develop an SWMP once, and then individual program details for each Major Change would be annexed to this plan</w:t>
      </w:r>
      <w:r w:rsidR="00AC47C3" w:rsidRPr="00C31BE7">
        <w:t xml:space="preserve"> </w:t>
      </w:r>
      <w:r w:rsidR="00AC47C3">
        <w:t>for Approval</w:t>
      </w:r>
      <w:r w:rsidR="00854EEE">
        <w:t xml:space="preserve"> (ie, the CDRL would require an update to the SWMP following the Approval of each SWCR for a Major Change)</w:t>
      </w:r>
      <w:r w:rsidR="00AC47C3">
        <w:t>.</w:t>
      </w:r>
    </w:p>
    <w:p w14:paraId="3F3B1DE0" w14:textId="77777777" w:rsidR="00E3144C" w:rsidRDefault="00AC47C3" w:rsidP="0094143C">
      <w:pPr>
        <w:pStyle w:val="GuideText-ASDEFCON"/>
      </w:pPr>
      <w:r>
        <w:t xml:space="preserve">If less complex and more moderately scaled development activities are envisaged, </w:t>
      </w:r>
      <w:r w:rsidR="00E135ED">
        <w:t xml:space="preserve">management </w:t>
      </w:r>
      <w:r w:rsidR="008F0603">
        <w:t>in accordance with</w:t>
      </w:r>
      <w:r>
        <w:t xml:space="preserve"> the SWSP</w:t>
      </w:r>
      <w:r w:rsidR="00E135ED">
        <w:t xml:space="preserve"> </w:t>
      </w:r>
      <w:r>
        <w:t xml:space="preserve">may be </w:t>
      </w:r>
      <w:r w:rsidR="00E135ED">
        <w:t>sufficient</w:t>
      </w:r>
      <w:r>
        <w:t xml:space="preserve">.  </w:t>
      </w:r>
      <w:r w:rsidR="00854EEE">
        <w:t xml:space="preserve">Where Major Changes to </w:t>
      </w:r>
      <w:r w:rsidR="0016702C">
        <w:t>Software</w:t>
      </w:r>
      <w:r w:rsidR="00854EEE">
        <w:t xml:space="preserve"> are primarily expected to accompany Major Changes to hardware, a Systems Engineering Management Plan could be relied </w:t>
      </w:r>
      <w:r w:rsidR="008F0603">
        <w:t>up</w:t>
      </w:r>
      <w:r w:rsidR="00854EEE">
        <w:t xml:space="preserve">on instead.  The </w:t>
      </w:r>
      <w:r w:rsidR="00E3144C">
        <w:t xml:space="preserve">requirement for an </w:t>
      </w:r>
      <w:r w:rsidR="00854EEE">
        <w:t>SEMP</w:t>
      </w:r>
      <w:r w:rsidR="00E3144C">
        <w:t xml:space="preserve"> is included in clause 6.2.5 of DSD-ENG-SERV</w:t>
      </w:r>
      <w:r w:rsidR="00854EEE">
        <w:t>.</w:t>
      </w:r>
    </w:p>
    <w:p w14:paraId="59F5FF74" w14:textId="5D97250D" w:rsidR="00E3144C" w:rsidRDefault="00AC47C3" w:rsidP="0094143C">
      <w:pPr>
        <w:pStyle w:val="GuideText-ASDEFCON"/>
      </w:pPr>
      <w:r>
        <w:t xml:space="preserve">If an SWMP is required, drafters are to </w:t>
      </w:r>
      <w:r w:rsidR="00E3144C">
        <w:t xml:space="preserve">include </w:t>
      </w:r>
      <w:r>
        <w:t xml:space="preserve">the optional clause </w:t>
      </w:r>
      <w:r w:rsidR="004B374C">
        <w:fldChar w:fldCharType="begin"/>
      </w:r>
      <w:r w:rsidR="004B374C">
        <w:instrText xml:space="preserve"> REF _Ref112145111 \r \h </w:instrText>
      </w:r>
      <w:r w:rsidR="004B374C">
        <w:fldChar w:fldCharType="separate"/>
      </w:r>
      <w:r w:rsidR="00F33556">
        <w:t>6.2.5.2</w:t>
      </w:r>
      <w:r w:rsidR="004B374C">
        <w:fldChar w:fldCharType="end"/>
      </w:r>
      <w:r>
        <w:t xml:space="preserve"> for a</w:t>
      </w:r>
      <w:r w:rsidR="00E135ED">
        <w:t>n</w:t>
      </w:r>
      <w:r>
        <w:t xml:space="preserve"> SWMP, review DID-ENG-SW-S</w:t>
      </w:r>
      <w:r w:rsidR="00364106">
        <w:t>W</w:t>
      </w:r>
      <w:r>
        <w:t>MP</w:t>
      </w:r>
      <w:r w:rsidR="00E3144C">
        <w:t>,</w:t>
      </w:r>
      <w:r>
        <w:t xml:space="preserve"> amend the CDRL</w:t>
      </w:r>
      <w:r w:rsidR="008F0603">
        <w:t>,</w:t>
      </w:r>
      <w:r w:rsidR="00E3144C">
        <w:t xml:space="preserve"> and include the CDRL Line Number on the clause where indicated</w:t>
      </w:r>
      <w:r>
        <w:t xml:space="preserve">.  Alternately, </w:t>
      </w:r>
      <w:r w:rsidR="00E3144C">
        <w:t>if the SWSP is sufficient</w:t>
      </w:r>
      <w:r w:rsidR="000F7C8C">
        <w:t>,</w:t>
      </w:r>
      <w:r w:rsidR="00E3144C">
        <w:t xml:space="preserve"> or if the SEMP will be used exclusively for Major Changes, </w:t>
      </w:r>
      <w:r w:rsidR="008F0603">
        <w:t xml:space="preserve">drafters should </w:t>
      </w:r>
      <w:r>
        <w:t>delete th</w:t>
      </w:r>
      <w:r w:rsidR="00E3144C">
        <w:t>is</w:t>
      </w:r>
      <w:r>
        <w:t xml:space="preserve"> option.</w:t>
      </w:r>
    </w:p>
    <w:p w14:paraId="4D55E041" w14:textId="535C5A38" w:rsidR="00E135ED" w:rsidRDefault="00E135ED" w:rsidP="0094143C">
      <w:pPr>
        <w:pStyle w:val="GuideText-ASDEFCON"/>
      </w:pPr>
      <w:r>
        <w:t xml:space="preserve">Clause </w:t>
      </w:r>
      <w:r w:rsidR="004B374C">
        <w:fldChar w:fldCharType="begin"/>
      </w:r>
      <w:r w:rsidR="004B374C">
        <w:instrText xml:space="preserve"> REF _Ref112145191 \r \h </w:instrText>
      </w:r>
      <w:r w:rsidR="004B374C">
        <w:fldChar w:fldCharType="separate"/>
      </w:r>
      <w:r w:rsidR="00F33556">
        <w:t>6.2.5.3</w:t>
      </w:r>
      <w:r w:rsidR="004B374C">
        <w:fldChar w:fldCharType="end"/>
      </w:r>
      <w:r>
        <w:t xml:space="preserve"> requires the Contractor to design, develop, implement, Verify and Validate each Major Change for </w:t>
      </w:r>
      <w:r w:rsidR="0016702C">
        <w:t>Software</w:t>
      </w:r>
      <w:r>
        <w:t xml:space="preserve"> in accordance with applicable plans, standards </w:t>
      </w:r>
      <w:r w:rsidR="00E3144C">
        <w:t>(</w:t>
      </w:r>
      <w:r>
        <w:t>as tailored by plans</w:t>
      </w:r>
      <w:r w:rsidR="00E3144C">
        <w:t>)</w:t>
      </w:r>
      <w:r>
        <w:t>, DSD-ENG-CM for Configuration Management Services, and DSD-ENG-SERV clause 6.2.5, Developmental Activities for Major Changes</w:t>
      </w:r>
      <w:r w:rsidR="00E3144C">
        <w:t>.</w:t>
      </w:r>
      <w:r w:rsidR="00E81B06">
        <w:t xml:space="preserve">  </w:t>
      </w:r>
      <w:r>
        <w:t>Importantly, DSD-ENG-SERV clause 6.2.5 requires:</w:t>
      </w:r>
    </w:p>
    <w:p w14:paraId="7288F2A7" w14:textId="77777777" w:rsidR="00E135ED" w:rsidRDefault="00E135ED" w:rsidP="00D2667A">
      <w:pPr>
        <w:pStyle w:val="GuideSublistLv1-ASDEFCON"/>
      </w:pPr>
      <w:r>
        <w:t>an appropriate level of planning;</w:t>
      </w:r>
    </w:p>
    <w:p w14:paraId="0AD1F718" w14:textId="79AE5645" w:rsidR="00E135ED" w:rsidRDefault="00E135ED" w:rsidP="0094143C">
      <w:pPr>
        <w:pStyle w:val="GuideSublistLv1-ASDEFCON"/>
      </w:pPr>
      <w:r>
        <w:t>the need to raise an ECP, which includes the requirements for a S</w:t>
      </w:r>
      <w:r w:rsidR="000F4B28">
        <w:t>W</w:t>
      </w:r>
      <w:r>
        <w:t>CP, prepared in accordance with DID-</w:t>
      </w:r>
      <w:r w:rsidR="000F5A28">
        <w:t>CM-MGT</w:t>
      </w:r>
      <w:r>
        <w:t>-ECP; and</w:t>
      </w:r>
    </w:p>
    <w:p w14:paraId="3401021A" w14:textId="77777777" w:rsidR="00E135ED" w:rsidRDefault="00E135ED" w:rsidP="0094143C">
      <w:pPr>
        <w:pStyle w:val="GuideSublistLv1-ASDEFCON"/>
      </w:pPr>
      <w:r>
        <w:t>implementation of a standard engineering change development cycle, tailored by the ECP</w:t>
      </w:r>
      <w:r w:rsidR="00E81B06">
        <w:t>/SWCP</w:t>
      </w:r>
      <w:r>
        <w:t xml:space="preserve"> plans and S&amp;Q Orders / CSC Task Plans, </w:t>
      </w:r>
      <w:r w:rsidR="00E81B06">
        <w:t>when</w:t>
      </w:r>
      <w:r>
        <w:t xml:space="preserve"> applicable.</w:t>
      </w:r>
    </w:p>
    <w:p w14:paraId="25BA63A2" w14:textId="6FF65524" w:rsidR="00E3144C" w:rsidRDefault="00E135ED" w:rsidP="009C59A1">
      <w:pPr>
        <w:pStyle w:val="GuideText-ASDEFCON"/>
      </w:pPr>
      <w:r>
        <w:t>Although each Major Change program will be tailored through the ECP/S</w:t>
      </w:r>
      <w:r w:rsidR="000F4B28">
        <w:t>W</w:t>
      </w:r>
      <w:r>
        <w:t xml:space="preserve">CP, the DSD-ENG-SERV clause provides a robust framework to be tailored and applied.  What remains for DSD-ENG-SW, through clause </w:t>
      </w:r>
      <w:r w:rsidR="004B374C">
        <w:fldChar w:fldCharType="begin"/>
      </w:r>
      <w:r w:rsidR="004B374C">
        <w:instrText xml:space="preserve"> REF _Ref112145191 \r \h </w:instrText>
      </w:r>
      <w:r w:rsidR="004B374C">
        <w:fldChar w:fldCharType="separate"/>
      </w:r>
      <w:r w:rsidR="00F33556">
        <w:t>6.2.5.3</w:t>
      </w:r>
      <w:r w:rsidR="004B374C">
        <w:fldChar w:fldCharType="end"/>
      </w:r>
      <w:r>
        <w:t xml:space="preserve">, is to define the </w:t>
      </w:r>
      <w:r w:rsidR="0016702C">
        <w:t>Software</w:t>
      </w:r>
      <w:r>
        <w:t>-specific requirements for Major Changes.</w:t>
      </w:r>
      <w:r w:rsidR="00E81B06">
        <w:t xml:space="preserve">  </w:t>
      </w:r>
      <w:r w:rsidR="00E3144C">
        <w:t xml:space="preserve">Additionally, DSD-ENG-CM defines the requirements for planning and implementation of </w:t>
      </w:r>
      <w:r w:rsidR="00E81B06">
        <w:t xml:space="preserve">related </w:t>
      </w:r>
      <w:r w:rsidR="00E3144C">
        <w:t xml:space="preserve">Configuration Management Services, hence its inclusion under clause </w:t>
      </w:r>
      <w:r w:rsidR="004B374C">
        <w:fldChar w:fldCharType="begin"/>
      </w:r>
      <w:r w:rsidR="004B374C">
        <w:instrText xml:space="preserve"> REF _Ref112145191 \r \h </w:instrText>
      </w:r>
      <w:r w:rsidR="004B374C">
        <w:fldChar w:fldCharType="separate"/>
      </w:r>
      <w:r w:rsidR="00F33556">
        <w:t>6.2.5.3</w:t>
      </w:r>
      <w:r w:rsidR="004B374C">
        <w:fldChar w:fldCharType="end"/>
      </w:r>
      <w:r w:rsidR="00E3144C">
        <w:t>.</w:t>
      </w:r>
    </w:p>
    <w:p w14:paraId="7A8CFC90" w14:textId="5BAF2FD8" w:rsidR="00E3144C" w:rsidRDefault="00E3144C" w:rsidP="009C59A1">
      <w:pPr>
        <w:pStyle w:val="GuideText-ASDEFCON"/>
      </w:pPr>
      <w:r>
        <w:t>Clause</w:t>
      </w:r>
      <w:r w:rsidR="004B374C">
        <w:t xml:space="preserve"> </w:t>
      </w:r>
      <w:r w:rsidR="00F35478">
        <w:fldChar w:fldCharType="begin"/>
      </w:r>
      <w:r w:rsidR="00F35478">
        <w:instrText xml:space="preserve"> REF _Ref326696188 \r \h </w:instrText>
      </w:r>
      <w:r w:rsidR="00F35478">
        <w:fldChar w:fldCharType="separate"/>
      </w:r>
      <w:r w:rsidR="00F33556">
        <w:t>6.2.5.3e</w:t>
      </w:r>
      <w:r w:rsidR="00F35478">
        <w:fldChar w:fldCharType="end"/>
      </w:r>
      <w:r>
        <w:t xml:space="preserve"> requires that </w:t>
      </w:r>
      <w:r w:rsidR="00B768D6">
        <w:t xml:space="preserve">AS/NZS </w:t>
      </w:r>
      <w:r>
        <w:t>ISO/IEC</w:t>
      </w:r>
      <w:r w:rsidRPr="00DF24C2">
        <w:t xml:space="preserve"> 12207</w:t>
      </w:r>
      <w:r>
        <w:t>:</w:t>
      </w:r>
      <w:r w:rsidR="00556240">
        <w:t>2013</w:t>
      </w:r>
      <w:r w:rsidR="00466AF9">
        <w:t>,</w:t>
      </w:r>
      <w:r>
        <w:t xml:space="preserve"> </w:t>
      </w:r>
      <w:r w:rsidR="00714E38">
        <w:t>‘</w:t>
      </w:r>
      <w:r w:rsidR="00903D12">
        <w:t xml:space="preserve">Systems and </w:t>
      </w:r>
      <w:r w:rsidR="0026615F">
        <w:t>s</w:t>
      </w:r>
      <w:r w:rsidR="00903D12">
        <w:t xml:space="preserve">oftware </w:t>
      </w:r>
      <w:r w:rsidR="0026615F">
        <w:t>engineering</w:t>
      </w:r>
      <w:r w:rsidR="00466AF9">
        <w:t xml:space="preserve"> – Software </w:t>
      </w:r>
      <w:r w:rsidR="00420278">
        <w:t>l</w:t>
      </w:r>
      <w:r w:rsidR="00466AF9">
        <w:t xml:space="preserve">ife </w:t>
      </w:r>
      <w:r w:rsidR="00420278">
        <w:t>c</w:t>
      </w:r>
      <w:r w:rsidR="00466AF9">
        <w:t xml:space="preserve">ycle </w:t>
      </w:r>
      <w:r w:rsidR="00420278">
        <w:t>p</w:t>
      </w:r>
      <w:r w:rsidR="00466AF9">
        <w:t>rocesses</w:t>
      </w:r>
      <w:r w:rsidR="00714E38">
        <w:t>’</w:t>
      </w:r>
      <w:r w:rsidR="00466AF9">
        <w:t xml:space="preserve"> </w:t>
      </w:r>
      <w:r>
        <w:t>be appropriately tailored</w:t>
      </w:r>
      <w:r w:rsidR="00466AF9">
        <w:t xml:space="preserve"> for the program through the applicable plan.  If another standard, or additional standards are t</w:t>
      </w:r>
      <w:r w:rsidR="00AD7874">
        <w:t>o</w:t>
      </w:r>
      <w:r w:rsidR="00466AF9">
        <w:t xml:space="preserve"> apply, drafters should tailor the clause accordingly.  </w:t>
      </w:r>
      <w:r>
        <w:t xml:space="preserve">Drafters are </w:t>
      </w:r>
      <w:r w:rsidR="00466AF9">
        <w:t xml:space="preserve">also </w:t>
      </w:r>
      <w:r>
        <w:t xml:space="preserve">to insert the name of the management plan </w:t>
      </w:r>
      <w:r w:rsidR="00466AF9">
        <w:t xml:space="preserve">or plans to be </w:t>
      </w:r>
      <w:r>
        <w:t xml:space="preserve">used to manage Major Changes to </w:t>
      </w:r>
      <w:r w:rsidR="0016702C">
        <w:t>Software</w:t>
      </w:r>
      <w:r>
        <w:t xml:space="preserve"> into clause </w:t>
      </w:r>
      <w:r w:rsidR="00F35478">
        <w:fldChar w:fldCharType="begin"/>
      </w:r>
      <w:r w:rsidR="00F35478">
        <w:instrText xml:space="preserve"> REF _Ref326696190 \r \h </w:instrText>
      </w:r>
      <w:r w:rsidR="00F35478">
        <w:fldChar w:fldCharType="separate"/>
      </w:r>
      <w:r w:rsidR="00F33556">
        <w:t>6.2.5.3e(i)</w:t>
      </w:r>
      <w:r w:rsidR="00F35478">
        <w:fldChar w:fldCharType="end"/>
      </w:r>
      <w:r w:rsidR="00466AF9">
        <w:t>, being the SWSP, SWMP and/or SEMP, as discussed above</w:t>
      </w:r>
      <w:r>
        <w:t>.</w:t>
      </w:r>
    </w:p>
    <w:p w14:paraId="0DC221CB" w14:textId="0ABD4330" w:rsidR="00343BE7" w:rsidRDefault="00343BE7" w:rsidP="009C59A1">
      <w:pPr>
        <w:pStyle w:val="GuideText-ASDEFCON"/>
      </w:pPr>
      <w:r>
        <w:t>Clause</w:t>
      </w:r>
      <w:r w:rsidR="00466AF9">
        <w:t>s</w:t>
      </w:r>
      <w:r>
        <w:t xml:space="preserve"> </w:t>
      </w:r>
      <w:r>
        <w:fldChar w:fldCharType="begin"/>
      </w:r>
      <w:r>
        <w:instrText xml:space="preserve"> REF _Ref319391727 \r \h </w:instrText>
      </w:r>
      <w:r w:rsidR="009C59A1">
        <w:instrText xml:space="preserve"> \* MERGEFORMAT </w:instrText>
      </w:r>
      <w:r>
        <w:fldChar w:fldCharType="separate"/>
      </w:r>
      <w:r w:rsidR="00F33556">
        <w:t>6.2.5.4</w:t>
      </w:r>
      <w:r>
        <w:fldChar w:fldCharType="end"/>
      </w:r>
      <w:r w:rsidR="00466AF9">
        <w:t xml:space="preserve"> and </w:t>
      </w:r>
      <w:r w:rsidR="00466AF9">
        <w:fldChar w:fldCharType="begin"/>
      </w:r>
      <w:r w:rsidR="00466AF9">
        <w:instrText xml:space="preserve"> REF _Ref326691738 \r \h </w:instrText>
      </w:r>
      <w:r w:rsidR="009C59A1">
        <w:instrText xml:space="preserve"> \* MERGEFORMAT </w:instrText>
      </w:r>
      <w:r w:rsidR="00466AF9">
        <w:fldChar w:fldCharType="separate"/>
      </w:r>
      <w:r w:rsidR="00F33556">
        <w:t>6.2.5.5</w:t>
      </w:r>
      <w:r w:rsidR="00466AF9">
        <w:fldChar w:fldCharType="end"/>
      </w:r>
      <w:r w:rsidR="00466AF9">
        <w:t xml:space="preserve"> define the nature of the additional </w:t>
      </w:r>
      <w:r w:rsidR="00E81B06">
        <w:t xml:space="preserve">V&amp;V </w:t>
      </w:r>
      <w:r w:rsidR="00466AF9">
        <w:t xml:space="preserve">requirements for </w:t>
      </w:r>
      <w:r w:rsidR="0016702C">
        <w:t>Software</w:t>
      </w:r>
      <w:r w:rsidR="00E81B06">
        <w:t>,</w:t>
      </w:r>
      <w:r w:rsidR="00466AF9">
        <w:t xml:space="preserve"> and the need for test reference build</w:t>
      </w:r>
      <w:r w:rsidR="00E81B06">
        <w:t xml:space="preserve">s of the </w:t>
      </w:r>
      <w:r w:rsidR="0016702C">
        <w:t>Software</w:t>
      </w:r>
      <w:r w:rsidR="00E81B06">
        <w:t>, if used to provide evidence for the purposes of Acceptance V&amp;V</w:t>
      </w:r>
      <w:r w:rsidR="00466AF9">
        <w:t>,</w:t>
      </w:r>
      <w:r w:rsidR="00E81B06">
        <w:t xml:space="preserve"> to be retained until Acceptance has been achieved.</w:t>
      </w:r>
      <w:r w:rsidR="00466AF9">
        <w:t xml:space="preserve">  </w:t>
      </w:r>
      <w:r w:rsidR="00394C85">
        <w:t xml:space="preserve">These </w:t>
      </w:r>
      <w:r w:rsidR="00466AF9">
        <w:t xml:space="preserve">requirements </w:t>
      </w:r>
      <w:r w:rsidR="00394C85">
        <w:t xml:space="preserve">are </w:t>
      </w:r>
      <w:r w:rsidR="00466AF9">
        <w:t>not included in</w:t>
      </w:r>
      <w:r w:rsidR="00394C85">
        <w:t>,</w:t>
      </w:r>
      <w:r w:rsidR="00466AF9">
        <w:t xml:space="preserve"> </w:t>
      </w:r>
      <w:r w:rsidR="00AB1BBE">
        <w:t xml:space="preserve">and </w:t>
      </w:r>
      <w:r w:rsidR="00394C85">
        <w:t xml:space="preserve">are therefore </w:t>
      </w:r>
      <w:r w:rsidR="00AB1BBE">
        <w:t>additional to</w:t>
      </w:r>
      <w:r w:rsidR="00394C85">
        <w:t>,</w:t>
      </w:r>
      <w:r w:rsidR="00AB1BBE">
        <w:t xml:space="preserve"> </w:t>
      </w:r>
      <w:r w:rsidR="00466AF9">
        <w:t>the generic change process defined in DSD-ENG-SERV.  Drafters should review these clauses but, in general, they should not require amendment.</w:t>
      </w:r>
    </w:p>
    <w:p w14:paraId="6B97176D" w14:textId="0D12BD82" w:rsidR="00343BE7" w:rsidRDefault="00343BE7" w:rsidP="009C59A1">
      <w:pPr>
        <w:pStyle w:val="GuideText-ASDEFCON"/>
      </w:pPr>
      <w:r>
        <w:t xml:space="preserve">Clause </w:t>
      </w:r>
      <w:r w:rsidR="007F75E5">
        <w:fldChar w:fldCharType="begin"/>
      </w:r>
      <w:r w:rsidR="007F75E5">
        <w:instrText xml:space="preserve"> REF _Ref383791965 \r \h </w:instrText>
      </w:r>
      <w:r w:rsidR="009C59A1">
        <w:instrText xml:space="preserve"> \* MERGEFORMAT </w:instrText>
      </w:r>
      <w:r w:rsidR="007F75E5">
        <w:fldChar w:fldCharType="separate"/>
      </w:r>
      <w:r w:rsidR="00F33556">
        <w:t>6.2.5.6</w:t>
      </w:r>
      <w:r w:rsidR="007F75E5">
        <w:fldChar w:fldCharType="end"/>
      </w:r>
      <w:r w:rsidR="00466AF9">
        <w:t xml:space="preserve"> </w:t>
      </w:r>
      <w:r w:rsidR="00394C85">
        <w:t xml:space="preserve">is </w:t>
      </w:r>
      <w:r w:rsidR="00466AF9">
        <w:t>an o</w:t>
      </w:r>
      <w:r w:rsidR="00AB31A8">
        <w:t>ption</w:t>
      </w:r>
      <w:r w:rsidR="00466AF9">
        <w:t>al clause</w:t>
      </w:r>
      <w:r w:rsidR="00AB31A8">
        <w:t xml:space="preserve"> </w:t>
      </w:r>
      <w:r w:rsidR="006845A5">
        <w:t xml:space="preserve">requiring </w:t>
      </w:r>
      <w:r w:rsidR="00394C85">
        <w:t>cooperation and coordination</w:t>
      </w:r>
      <w:r w:rsidR="00AB1BBE">
        <w:t xml:space="preserve"> with </w:t>
      </w:r>
      <w:r w:rsidR="0090698A">
        <w:t>Defence Digital Group (DDG)</w:t>
      </w:r>
      <w:r w:rsidR="00AB1BBE">
        <w:t xml:space="preserve"> </w:t>
      </w:r>
      <w:r w:rsidR="006845A5">
        <w:t>and</w:t>
      </w:r>
      <w:r w:rsidR="00AB31A8">
        <w:t xml:space="preserve"> </w:t>
      </w:r>
      <w:r w:rsidR="00394C85">
        <w:t xml:space="preserve">Associated Parties </w:t>
      </w:r>
      <w:r w:rsidR="006845A5">
        <w:t xml:space="preserve">when the </w:t>
      </w:r>
      <w:r w:rsidR="00394C85">
        <w:t xml:space="preserve">modified </w:t>
      </w:r>
      <w:r w:rsidR="0016702C">
        <w:t>Software</w:t>
      </w:r>
      <w:r w:rsidR="006845A5">
        <w:t xml:space="preserve"> is to be hosted on a Defence</w:t>
      </w:r>
      <w:r w:rsidR="00AB1BBE">
        <w:t xml:space="preserve"> corporate</w:t>
      </w:r>
      <w:r w:rsidR="006845A5">
        <w:t xml:space="preserve"> IT network, such as the Defence Restricted </w:t>
      </w:r>
      <w:r w:rsidR="00AB1BBE">
        <w:t xml:space="preserve">Network </w:t>
      </w:r>
      <w:r w:rsidR="006845A5">
        <w:t xml:space="preserve">or </w:t>
      </w:r>
      <w:r w:rsidR="00AB1BBE">
        <w:t xml:space="preserve">Defence </w:t>
      </w:r>
      <w:r w:rsidR="006845A5">
        <w:t xml:space="preserve">Secret Network.  </w:t>
      </w:r>
      <w:r w:rsidR="00752101">
        <w:t xml:space="preserve">In this instance the Associated Party is likely to be the </w:t>
      </w:r>
      <w:r w:rsidR="0090698A">
        <w:t>DD</w:t>
      </w:r>
      <w:r w:rsidR="00752101">
        <w:t xml:space="preserve">G contractor providing systems administration for the applicable network. </w:t>
      </w:r>
      <w:r w:rsidR="00E95F7F">
        <w:t xml:space="preserve"> </w:t>
      </w:r>
      <w:r w:rsidR="006845A5">
        <w:t>When this</w:t>
      </w:r>
      <w:r w:rsidR="00752101">
        <w:t xml:space="preserve"> requirement</w:t>
      </w:r>
      <w:r w:rsidR="006845A5">
        <w:t xml:space="preserve"> does not apply </w:t>
      </w:r>
      <w:r w:rsidR="00752101">
        <w:t xml:space="preserve">to the Contract </w:t>
      </w:r>
      <w:r w:rsidR="006845A5">
        <w:t xml:space="preserve">(eg, the </w:t>
      </w:r>
      <w:r w:rsidR="0016702C">
        <w:t>Software</w:t>
      </w:r>
      <w:r w:rsidR="006845A5">
        <w:t xml:space="preserve"> is hosted on military equipment</w:t>
      </w:r>
      <w:r w:rsidR="00394C85">
        <w:t xml:space="preserve"> or stand-alone system</w:t>
      </w:r>
      <w:r w:rsidR="006845A5">
        <w:t>) the optional clause may be deleted.  If applicable, additional detail</w:t>
      </w:r>
      <w:r w:rsidR="00752101">
        <w:t>s</w:t>
      </w:r>
      <w:r w:rsidR="006845A5">
        <w:t xml:space="preserve"> </w:t>
      </w:r>
      <w:r w:rsidR="00AB1BBE">
        <w:t xml:space="preserve">regarding liaison and accreditation </w:t>
      </w:r>
      <w:r w:rsidR="006845A5">
        <w:t xml:space="preserve">may be required and the clause may </w:t>
      </w:r>
      <w:r w:rsidR="00394C85">
        <w:t xml:space="preserve">need to </w:t>
      </w:r>
      <w:r w:rsidR="006845A5">
        <w:t>be amended accordingly.</w:t>
      </w:r>
    </w:p>
    <w:p w14:paraId="2BD9AD74" w14:textId="5A3F16CD" w:rsidR="00060CA3" w:rsidRDefault="00060CA3" w:rsidP="009C59A1">
      <w:pPr>
        <w:pStyle w:val="GuideText-ASDEFCON"/>
      </w:pPr>
      <w:r>
        <w:t xml:space="preserve">Clause </w:t>
      </w:r>
      <w:r>
        <w:fldChar w:fldCharType="begin"/>
      </w:r>
      <w:r>
        <w:instrText xml:space="preserve"> REF _Ref167804423 \r \h </w:instrText>
      </w:r>
      <w:r>
        <w:fldChar w:fldCharType="separate"/>
      </w:r>
      <w:r w:rsidR="00F33556">
        <w:t>6.2.5.7</w:t>
      </w:r>
      <w:r>
        <w:fldChar w:fldCharType="end"/>
      </w:r>
      <w:r>
        <w:t xml:space="preserve"> is an optional clause for inclusion when the Software is, or is part of, a SSoI and the contractor is also required to assist the Commonwealth in maintaining Security Authorisation.  This clause refers to DSD-ENG-SEC, where clause 6.2.7 requires the Contractor to support </w:t>
      </w:r>
      <w:r w:rsidRPr="00447AEA">
        <w:t xml:space="preserve">the Commonwealth’s </w:t>
      </w:r>
      <w:r>
        <w:t>activities associated with the applicable Security Authorisations, including as a result of Major Changes.</w:t>
      </w:r>
    </w:p>
    <w:p w14:paraId="1E6A90A8" w14:textId="1F52AD9C" w:rsidR="00752101" w:rsidRDefault="002925F4" w:rsidP="009C59A1">
      <w:pPr>
        <w:pStyle w:val="GuideText-ASDEFCON"/>
      </w:pPr>
      <w:r w:rsidRPr="00394C85">
        <w:t xml:space="preserve">Clauses </w:t>
      </w:r>
      <w:r w:rsidR="00F51127">
        <w:fldChar w:fldCharType="begin"/>
      </w:r>
      <w:r w:rsidR="00F51127">
        <w:instrText xml:space="preserve"> REF _Ref167804893 \r \h </w:instrText>
      </w:r>
      <w:r w:rsidR="00F51127">
        <w:fldChar w:fldCharType="separate"/>
      </w:r>
      <w:r w:rsidR="00F33556">
        <w:t>6.2.5.8</w:t>
      </w:r>
      <w:r w:rsidR="00F51127">
        <w:fldChar w:fldCharType="end"/>
      </w:r>
      <w:r w:rsidRPr="00394C85">
        <w:t xml:space="preserve"> and </w:t>
      </w:r>
      <w:r w:rsidR="00752101">
        <w:fldChar w:fldCharType="begin"/>
      </w:r>
      <w:r w:rsidR="00752101">
        <w:instrText xml:space="preserve"> REF _Ref383689504 \r \h </w:instrText>
      </w:r>
      <w:r w:rsidR="009C59A1">
        <w:instrText xml:space="preserve"> \* MERGEFORMAT </w:instrText>
      </w:r>
      <w:r w:rsidR="00752101">
        <w:fldChar w:fldCharType="separate"/>
      </w:r>
      <w:r w:rsidR="00F33556">
        <w:t>6.2.5.9</w:t>
      </w:r>
      <w:r w:rsidR="00752101">
        <w:fldChar w:fldCharType="end"/>
      </w:r>
      <w:r w:rsidR="00752101">
        <w:t xml:space="preserve"> define the requirements for a migration plan.  As, by definition, a Major Change often involves a change in functionality, a migration plan addresses the introduction of that change including, if applicable, the changes that will affect the end users</w:t>
      </w:r>
      <w:r w:rsidR="00752101" w:rsidRPr="00752101">
        <w:t xml:space="preserve"> </w:t>
      </w:r>
      <w:r w:rsidR="00752101">
        <w:t xml:space="preserve">of the </w:t>
      </w:r>
      <w:r w:rsidR="0016702C">
        <w:t>Software</w:t>
      </w:r>
      <w:r w:rsidR="00752101">
        <w:t xml:space="preserve"> Products.</w:t>
      </w:r>
    </w:p>
    <w:p w14:paraId="793C51C6" w14:textId="0AB2C7AB" w:rsidR="00752101" w:rsidRDefault="00752101" w:rsidP="009C59A1">
      <w:pPr>
        <w:pStyle w:val="GuideText-ASDEFCON"/>
      </w:pPr>
      <w:r>
        <w:t xml:space="preserve">Clauses </w:t>
      </w:r>
      <w:r>
        <w:fldChar w:fldCharType="begin"/>
      </w:r>
      <w:r>
        <w:instrText xml:space="preserve"> REF _Ref383689807 \r \h </w:instrText>
      </w:r>
      <w:r w:rsidR="009C59A1">
        <w:instrText xml:space="preserve"> \* MERGEFORMAT </w:instrText>
      </w:r>
      <w:r>
        <w:fldChar w:fldCharType="separate"/>
      </w:r>
      <w:r w:rsidR="00F33556">
        <w:t>6.2.5.10</w:t>
      </w:r>
      <w:r>
        <w:fldChar w:fldCharType="end"/>
      </w:r>
      <w:r>
        <w:t xml:space="preserve"> to </w:t>
      </w:r>
      <w:r>
        <w:fldChar w:fldCharType="begin"/>
      </w:r>
      <w:r>
        <w:instrText xml:space="preserve"> REF _Ref383676074 \r \h </w:instrText>
      </w:r>
      <w:r w:rsidR="009C59A1">
        <w:instrText xml:space="preserve"> \* MERGEFORMAT </w:instrText>
      </w:r>
      <w:r>
        <w:fldChar w:fldCharType="separate"/>
      </w:r>
      <w:r w:rsidR="00F33556">
        <w:t>6.2.5.12</w:t>
      </w:r>
      <w:r>
        <w:fldChar w:fldCharType="end"/>
      </w:r>
      <w:r>
        <w:t xml:space="preserve"> provide options for assigning Major Changes to a method of payment, either (Option A) as S&amp;Q Services or (Option B) a combination of S&amp;Q Services and Recurring Services.</w:t>
      </w:r>
    </w:p>
    <w:p w14:paraId="1A1A037B" w14:textId="05D617CF" w:rsidR="00752101" w:rsidRDefault="00752101" w:rsidP="009C59A1">
      <w:pPr>
        <w:pStyle w:val="GuideText-ASDEFCON"/>
      </w:pPr>
      <w:r>
        <w:t xml:space="preserve">Under Option A, clause </w:t>
      </w:r>
      <w:r>
        <w:fldChar w:fldCharType="begin"/>
      </w:r>
      <w:r>
        <w:instrText xml:space="preserve"> REF _Ref383689807 \r \h </w:instrText>
      </w:r>
      <w:r w:rsidR="009C59A1">
        <w:instrText xml:space="preserve"> \* MERGEFORMAT </w:instrText>
      </w:r>
      <w:r>
        <w:fldChar w:fldCharType="separate"/>
      </w:r>
      <w:r w:rsidR="00F33556">
        <w:t>6.2.5.10</w:t>
      </w:r>
      <w:r>
        <w:fldChar w:fldCharType="end"/>
      </w:r>
      <w:r>
        <w:t xml:space="preserve">, Major Changes to </w:t>
      </w:r>
      <w:r w:rsidR="0016702C">
        <w:t>Software</w:t>
      </w:r>
      <w:r>
        <w:t xml:space="preserve"> are to be performed as S&amp;Q Services.  Where the Contract includes a CSC, this means that the work could be performed either by the CSC, under Approved CSC Tasks, or as ‘normal’ S&amp;Q Services.</w:t>
      </w:r>
    </w:p>
    <w:p w14:paraId="7304448C" w14:textId="5009ADFF" w:rsidR="00D91259" w:rsidRDefault="00752101" w:rsidP="009C59A1">
      <w:pPr>
        <w:pStyle w:val="GuideText-ASDEFCON"/>
      </w:pPr>
      <w:r>
        <w:t xml:space="preserve">Under Option B, clauses </w:t>
      </w:r>
      <w:r>
        <w:fldChar w:fldCharType="begin"/>
      </w:r>
      <w:r>
        <w:instrText xml:space="preserve"> REF _Ref383689900 \r \h </w:instrText>
      </w:r>
      <w:r w:rsidR="009C59A1">
        <w:instrText xml:space="preserve"> \* MERGEFORMAT </w:instrText>
      </w:r>
      <w:r>
        <w:fldChar w:fldCharType="separate"/>
      </w:r>
      <w:r w:rsidR="00F33556">
        <w:t>6.2.5.11</w:t>
      </w:r>
      <w:r>
        <w:fldChar w:fldCharType="end"/>
      </w:r>
      <w:r>
        <w:t xml:space="preserve"> and </w:t>
      </w:r>
      <w:r>
        <w:fldChar w:fldCharType="begin"/>
      </w:r>
      <w:r>
        <w:instrText xml:space="preserve"> REF _Ref383676074 \r \h </w:instrText>
      </w:r>
      <w:r w:rsidR="009C59A1">
        <w:instrText xml:space="preserve"> \* MERGEFORMAT </w:instrText>
      </w:r>
      <w:r>
        <w:fldChar w:fldCharType="separate"/>
      </w:r>
      <w:r w:rsidR="00F33556">
        <w:t>6.2.5.12</w:t>
      </w:r>
      <w:r>
        <w:fldChar w:fldCharType="end"/>
      </w:r>
      <w:r>
        <w:t>,</w:t>
      </w:r>
      <w:r w:rsidR="002925F4" w:rsidRPr="00394C85">
        <w:t xml:space="preserve"> Major Changes </w:t>
      </w:r>
      <w:r>
        <w:t xml:space="preserve">to </w:t>
      </w:r>
      <w:r w:rsidR="0016702C">
        <w:t>Software</w:t>
      </w:r>
      <w:r>
        <w:t xml:space="preserve"> </w:t>
      </w:r>
      <w:r w:rsidR="002925F4" w:rsidRPr="00394C85">
        <w:t>will only be performed as S&amp;Q Services</w:t>
      </w:r>
      <w:r w:rsidR="00D91259">
        <w:t xml:space="preserve"> </w:t>
      </w:r>
      <w:r w:rsidR="002925F4" w:rsidRPr="00394C85">
        <w:t xml:space="preserve">under clause </w:t>
      </w:r>
      <w:r>
        <w:fldChar w:fldCharType="begin"/>
      </w:r>
      <w:r>
        <w:instrText xml:space="preserve"> REF _Ref383689900 \r \h </w:instrText>
      </w:r>
      <w:r w:rsidR="009C59A1">
        <w:instrText xml:space="preserve"> \* MERGEFORMAT </w:instrText>
      </w:r>
      <w:r>
        <w:fldChar w:fldCharType="separate"/>
      </w:r>
      <w:r w:rsidR="00F33556">
        <w:t>6.2.5.11</w:t>
      </w:r>
      <w:r>
        <w:fldChar w:fldCharType="end"/>
      </w:r>
      <w:r w:rsidR="00D91259">
        <w:t xml:space="preserve"> (or by the CSC)</w:t>
      </w:r>
      <w:r w:rsidR="002925F4" w:rsidRPr="00394C85">
        <w:t xml:space="preserve"> if they do not fit into one of the categories </w:t>
      </w:r>
      <w:r w:rsidR="00D91259">
        <w:t>listed under</w:t>
      </w:r>
      <w:r w:rsidR="002925F4" w:rsidRPr="00394C85">
        <w:t xml:space="preserve"> clause </w:t>
      </w:r>
      <w:r>
        <w:fldChar w:fldCharType="begin"/>
      </w:r>
      <w:r>
        <w:instrText xml:space="preserve"> REF _Ref383676074 \r \h </w:instrText>
      </w:r>
      <w:r w:rsidR="009C59A1">
        <w:instrText xml:space="preserve"> \* MERGEFORMAT </w:instrText>
      </w:r>
      <w:r>
        <w:fldChar w:fldCharType="separate"/>
      </w:r>
      <w:r w:rsidR="00F33556">
        <w:t>6.2.5.12</w:t>
      </w:r>
      <w:r>
        <w:fldChar w:fldCharType="end"/>
      </w:r>
      <w:r w:rsidR="002925F4" w:rsidRPr="00394C85">
        <w:t xml:space="preserve">.  Clause </w:t>
      </w:r>
      <w:r w:rsidR="00D91259">
        <w:fldChar w:fldCharType="begin"/>
      </w:r>
      <w:r w:rsidR="00D91259">
        <w:instrText xml:space="preserve"> REF _Ref383676074 \r \h </w:instrText>
      </w:r>
      <w:r w:rsidR="009C59A1">
        <w:instrText xml:space="preserve"> \* MERGEFORMAT </w:instrText>
      </w:r>
      <w:r w:rsidR="00D91259">
        <w:fldChar w:fldCharType="separate"/>
      </w:r>
      <w:r w:rsidR="00F33556">
        <w:t>6.2.5.12</w:t>
      </w:r>
      <w:r w:rsidR="00D91259">
        <w:fldChar w:fldCharType="end"/>
      </w:r>
      <w:r w:rsidR="002925F4" w:rsidRPr="00394C85">
        <w:t xml:space="preserve"> lists </w:t>
      </w:r>
      <w:r w:rsidR="00D91259">
        <w:t xml:space="preserve">the types of </w:t>
      </w:r>
      <w:r w:rsidR="002925F4" w:rsidRPr="00394C85">
        <w:t>Major Changes to be undertaken as Recurring Services</w:t>
      </w:r>
      <w:r w:rsidR="00D91259">
        <w:t>.  As Major Changes often introduce new functionality or enhancements to exiting functionality, which by their nature are difficult to predict, the list of Major Changes to be included as Recurring Services is fairly limited.</w:t>
      </w:r>
    </w:p>
    <w:p w14:paraId="05C697EA" w14:textId="77777777" w:rsidR="002925F4" w:rsidRDefault="00D91259" w:rsidP="009C59A1">
      <w:pPr>
        <w:pStyle w:val="GuideText-ASDEFCON"/>
      </w:pPr>
      <w:r>
        <w:t>Drafters are to select the optional clauses for method of payment that best suits the needs of their Contract and which, when necessary,  is consistent with the method of payment for Major Changes performed in accordance with DSD-ENG-SERV.</w:t>
      </w:r>
    </w:p>
    <w:p w14:paraId="2EBE9299" w14:textId="77777777" w:rsidR="00AC47C3" w:rsidRDefault="00AC47C3" w:rsidP="00632B04">
      <w:pPr>
        <w:pStyle w:val="GuideMarginHead-ASDEFCON"/>
      </w:pPr>
      <w:r w:rsidRPr="0025167B">
        <w:rPr>
          <w:u w:val="single"/>
        </w:rPr>
        <w:t>Related Clauses/ Documents</w:t>
      </w:r>
      <w:r>
        <w:t>:</w:t>
      </w:r>
    </w:p>
    <w:p w14:paraId="600ABFF6" w14:textId="07CF6692" w:rsidR="006845A5" w:rsidRDefault="006845A5" w:rsidP="009C59A1">
      <w:pPr>
        <w:pStyle w:val="GuideText-ASDEFCON"/>
      </w:pPr>
      <w:r>
        <w:t xml:space="preserve">Clause </w:t>
      </w:r>
      <w:r w:rsidR="000B50C1">
        <w:fldChar w:fldCharType="begin"/>
      </w:r>
      <w:r w:rsidR="000B50C1">
        <w:instrText xml:space="preserve"> REF _Ref347319186 \r \h </w:instrText>
      </w:r>
      <w:r w:rsidR="009C59A1">
        <w:instrText xml:space="preserve"> \* MERGEFORMAT </w:instrText>
      </w:r>
      <w:r w:rsidR="000B50C1">
        <w:fldChar w:fldCharType="separate"/>
      </w:r>
      <w:r w:rsidR="00F33556">
        <w:t>6.2.3</w:t>
      </w:r>
      <w:r w:rsidR="000B50C1">
        <w:fldChar w:fldCharType="end"/>
      </w:r>
      <w:r w:rsidR="000B50C1">
        <w:t xml:space="preserve">, </w:t>
      </w:r>
      <w:r w:rsidR="000B50C1">
        <w:fldChar w:fldCharType="begin"/>
      </w:r>
      <w:r w:rsidR="000B50C1">
        <w:instrText xml:space="preserve"> REF _Ref347319186 \h </w:instrText>
      </w:r>
      <w:r w:rsidR="009C59A1">
        <w:instrText xml:space="preserve"> \* MERGEFORMAT </w:instrText>
      </w:r>
      <w:r w:rsidR="000B50C1">
        <w:fldChar w:fldCharType="separate"/>
      </w:r>
      <w:r w:rsidR="00F33556">
        <w:t>Software Change Analysis</w:t>
      </w:r>
      <w:r w:rsidR="000B50C1">
        <w:fldChar w:fldCharType="end"/>
      </w:r>
    </w:p>
    <w:p w14:paraId="17732C0B" w14:textId="3FFC5D37" w:rsidR="00F30857" w:rsidRDefault="00F30857" w:rsidP="009C59A1">
      <w:pPr>
        <w:pStyle w:val="GuideText-ASDEFCON"/>
      </w:pPr>
      <w:r>
        <w:t xml:space="preserve">Clause </w:t>
      </w:r>
      <w:r>
        <w:fldChar w:fldCharType="begin"/>
      </w:r>
      <w:r>
        <w:instrText xml:space="preserve"> REF _Ref319316708 \r \h  \* MERGEFORMAT </w:instrText>
      </w:r>
      <w:r>
        <w:fldChar w:fldCharType="separate"/>
      </w:r>
      <w:r w:rsidR="00F33556">
        <w:t>6.2.7</w:t>
      </w:r>
      <w:r>
        <w:fldChar w:fldCharType="end"/>
      </w:r>
      <w:r>
        <w:t xml:space="preserve">, </w:t>
      </w:r>
      <w:r>
        <w:fldChar w:fldCharType="begin"/>
      </w:r>
      <w:r>
        <w:instrText xml:space="preserve"> REF _Ref319316708 \h  \* MERGEFORMAT </w:instrText>
      </w:r>
      <w:r>
        <w:fldChar w:fldCharType="separate"/>
      </w:r>
      <w:r w:rsidR="00F33556">
        <w:t>Additional Requirements for Preventive Maintenance Involving Change</w:t>
      </w:r>
      <w:r>
        <w:fldChar w:fldCharType="end"/>
      </w:r>
    </w:p>
    <w:p w14:paraId="386D5626" w14:textId="1ABECF8A" w:rsidR="00F30857" w:rsidRDefault="00F30857" w:rsidP="009C59A1">
      <w:pPr>
        <w:pStyle w:val="GuideText-ASDEFCON"/>
      </w:pPr>
      <w:r>
        <w:t xml:space="preserve">Clause </w:t>
      </w:r>
      <w:r>
        <w:fldChar w:fldCharType="begin"/>
      </w:r>
      <w:r>
        <w:instrText xml:space="preserve"> REF _Ref319316654 \r \h  \* MERGEFORMAT </w:instrText>
      </w:r>
      <w:r>
        <w:fldChar w:fldCharType="separate"/>
      </w:r>
      <w:r w:rsidR="00F33556">
        <w:t>6.2.8</w:t>
      </w:r>
      <w:r>
        <w:fldChar w:fldCharType="end"/>
      </w:r>
      <w:r>
        <w:t xml:space="preserve">, </w:t>
      </w:r>
      <w:r>
        <w:fldChar w:fldCharType="begin"/>
      </w:r>
      <w:r>
        <w:instrText xml:space="preserve"> REF _Ref319316654 \h  \* MERGEFORMAT </w:instrText>
      </w:r>
      <w:r>
        <w:fldChar w:fldCharType="separate"/>
      </w:r>
      <w:r w:rsidR="00F33556">
        <w:t>Additional Requirements for Corrective Maintenance Involving Change</w:t>
      </w:r>
      <w:r>
        <w:fldChar w:fldCharType="end"/>
      </w:r>
    </w:p>
    <w:p w14:paraId="558EB377" w14:textId="4AC953A1" w:rsidR="00F30857" w:rsidRDefault="00F30857" w:rsidP="004B374C">
      <w:pPr>
        <w:pStyle w:val="GuideText-ASDEFCON"/>
      </w:pPr>
      <w:r>
        <w:t xml:space="preserve">Clause </w:t>
      </w:r>
      <w:r w:rsidR="004B374C">
        <w:fldChar w:fldCharType="begin"/>
      </w:r>
      <w:r w:rsidR="004B374C">
        <w:instrText xml:space="preserve"> REF _Ref112144967 \r \h </w:instrText>
      </w:r>
      <w:r w:rsidR="004B374C">
        <w:fldChar w:fldCharType="separate"/>
      </w:r>
      <w:r w:rsidR="00F33556">
        <w:t>6.2.9</w:t>
      </w:r>
      <w:r w:rsidR="004B374C">
        <w:fldChar w:fldCharType="end"/>
      </w:r>
      <w:r w:rsidR="004B374C">
        <w:t xml:space="preserve">, </w:t>
      </w:r>
      <w:r w:rsidR="004B374C">
        <w:fldChar w:fldCharType="begin"/>
      </w:r>
      <w:r w:rsidR="004B374C">
        <w:instrText xml:space="preserve"> REF _Ref112144967 \h </w:instrText>
      </w:r>
      <w:r w:rsidR="004B374C">
        <w:fldChar w:fldCharType="separate"/>
      </w:r>
      <w:r w:rsidR="00F33556">
        <w:t>Additional Requirements for Adaptive Maintenance Involving Change</w:t>
      </w:r>
      <w:r w:rsidR="004B374C">
        <w:fldChar w:fldCharType="end"/>
      </w:r>
      <w:r>
        <w:t xml:space="preserve"> </w:t>
      </w:r>
    </w:p>
    <w:p w14:paraId="5E87B6E4" w14:textId="7E81EF0F" w:rsidR="00CE2BBF" w:rsidRDefault="00CE2BBF" w:rsidP="009C59A1">
      <w:pPr>
        <w:pStyle w:val="GuideText-ASDEFCON"/>
      </w:pPr>
      <w:r>
        <w:t>Clause 3.3 of the SOW, Quoting for Survey and Quote Services</w:t>
      </w:r>
    </w:p>
    <w:p w14:paraId="178040CB" w14:textId="1EDF014C" w:rsidR="00AC47C3" w:rsidRDefault="00AC47C3" w:rsidP="009C59A1">
      <w:pPr>
        <w:pStyle w:val="GuideText-ASDEFCON"/>
      </w:pPr>
      <w:r>
        <w:t>Section 5 of Annex A to the SOW, Software</w:t>
      </w:r>
      <w:r w:rsidR="009D0C7B">
        <w:t xml:space="preserve"> </w:t>
      </w:r>
      <w:r w:rsidR="00E926FE">
        <w:t>Products</w:t>
      </w:r>
    </w:p>
    <w:p w14:paraId="2E4257CE" w14:textId="77777777" w:rsidR="006845A5" w:rsidRDefault="00AC47C3" w:rsidP="009C59A1">
      <w:pPr>
        <w:pStyle w:val="GuideText-ASDEFCON"/>
      </w:pPr>
      <w:r>
        <w:t>DSD-ENG-SERV, Engineering Services</w:t>
      </w:r>
    </w:p>
    <w:p w14:paraId="422F4C2F" w14:textId="77777777" w:rsidR="00AC47C3" w:rsidRDefault="006845A5" w:rsidP="009C59A1">
      <w:pPr>
        <w:pStyle w:val="GuideText-ASDEFCON"/>
      </w:pPr>
      <w:r>
        <w:t>DSD-ENG-CM, Configuration Management Services</w:t>
      </w:r>
    </w:p>
    <w:p w14:paraId="2B8A7274" w14:textId="77777777" w:rsidR="00AC47C3" w:rsidRDefault="00AC47C3" w:rsidP="009C59A1">
      <w:pPr>
        <w:pStyle w:val="GuideText-ASDEFCON"/>
      </w:pPr>
      <w:r>
        <w:t>DSD-ENG-CSC, Contractor Standing Capability</w:t>
      </w:r>
    </w:p>
    <w:p w14:paraId="79559BA3" w14:textId="30309C77" w:rsidR="00AC47C3" w:rsidRDefault="00AC47C3" w:rsidP="009C59A1">
      <w:pPr>
        <w:pStyle w:val="GuideText-ASDEFCON"/>
      </w:pPr>
      <w:r>
        <w:t>DID-</w:t>
      </w:r>
      <w:r w:rsidR="000F5A28">
        <w:t>CM-MGT</w:t>
      </w:r>
      <w:r>
        <w:t>-ECP, Engineering Change Proposals (including Software Change Proposals)</w:t>
      </w:r>
    </w:p>
    <w:p w14:paraId="6440B1B3" w14:textId="77777777" w:rsidR="006845A5" w:rsidRDefault="006845A5" w:rsidP="009C59A1">
      <w:pPr>
        <w:pStyle w:val="GuideText-ASDEFCON"/>
      </w:pPr>
      <w:r>
        <w:t>DID-SSM-S&amp;Q, Quote for S&amp;Q Services</w:t>
      </w:r>
    </w:p>
    <w:p w14:paraId="20EE190A" w14:textId="77777777" w:rsidR="006845A5" w:rsidRDefault="006845A5" w:rsidP="009C59A1">
      <w:pPr>
        <w:pStyle w:val="GuideText-ASDEFCON"/>
      </w:pPr>
      <w:r>
        <w:t>DID-ENG-MGT-SEMP, Systems Engineering Management Plan, if required under DSD-ENG-SERV</w:t>
      </w:r>
    </w:p>
    <w:p w14:paraId="69435585" w14:textId="3D907F25" w:rsidR="006845A5" w:rsidRDefault="006845A5" w:rsidP="009C59A1">
      <w:pPr>
        <w:pStyle w:val="GuideText-ASDEFCON"/>
      </w:pPr>
      <w:r>
        <w:t>DID-</w:t>
      </w:r>
      <w:r w:rsidR="007B2F17">
        <w:t>ILS</w:t>
      </w:r>
      <w:r>
        <w:t>-SW-SW</w:t>
      </w:r>
      <w:r w:rsidR="007B2F17">
        <w:t>S</w:t>
      </w:r>
      <w:r>
        <w:t>P, Software Support Plan (</w:t>
      </w:r>
      <w:r w:rsidR="00F964E4">
        <w:t xml:space="preserve">sourced </w:t>
      </w:r>
      <w:r>
        <w:t xml:space="preserve">from the </w:t>
      </w:r>
      <w:r w:rsidRPr="00C6207C">
        <w:rPr>
          <w:i/>
        </w:rPr>
        <w:t>ASDEFCON</w:t>
      </w:r>
      <w:r>
        <w:t xml:space="preserve"> (</w:t>
      </w:r>
      <w:r>
        <w:rPr>
          <w:i/>
        </w:rPr>
        <w:t>Strategic Materiel</w:t>
      </w:r>
      <w:r>
        <w:t>) templates)</w:t>
      </w:r>
    </w:p>
    <w:p w14:paraId="5734B4B1" w14:textId="299BB29B" w:rsidR="006845A5" w:rsidRDefault="006845A5" w:rsidP="009C59A1">
      <w:pPr>
        <w:pStyle w:val="GuideText-ASDEFCON"/>
      </w:pPr>
      <w:r>
        <w:t>DID-ENG-SW-S</w:t>
      </w:r>
      <w:r w:rsidR="00364106">
        <w:t>W</w:t>
      </w:r>
      <w:r>
        <w:t>MP, Software Management Plan (</w:t>
      </w:r>
      <w:r w:rsidR="00F964E4">
        <w:t xml:space="preserve">sourced </w:t>
      </w:r>
      <w:r>
        <w:t xml:space="preserve">from the </w:t>
      </w:r>
      <w:r w:rsidRPr="00C6207C">
        <w:rPr>
          <w:i/>
        </w:rPr>
        <w:t>ASDEFCON</w:t>
      </w:r>
      <w:r>
        <w:t xml:space="preserve"> (</w:t>
      </w:r>
      <w:r>
        <w:rPr>
          <w:i/>
        </w:rPr>
        <w:t>Strategic Materiel</w:t>
      </w:r>
      <w:r>
        <w:t>) templates)</w:t>
      </w:r>
    </w:p>
    <w:p w14:paraId="1C04E14A" w14:textId="77777777" w:rsidR="00AC47C3" w:rsidRDefault="00AC47C3" w:rsidP="009C59A1">
      <w:pPr>
        <w:pStyle w:val="GuideText-ASDEFCON"/>
      </w:pPr>
      <w:r>
        <w:t>DID-ENG-CM</w:t>
      </w:r>
      <w:r w:rsidR="006845A5">
        <w:t>P</w:t>
      </w:r>
      <w:r>
        <w:t>, Configuration Management</w:t>
      </w:r>
      <w:r w:rsidR="006845A5">
        <w:t xml:space="preserve"> Plan</w:t>
      </w:r>
    </w:p>
    <w:p w14:paraId="02439872" w14:textId="66AD2DF9" w:rsidR="00AC47C3" w:rsidRDefault="00AC47C3" w:rsidP="00D2667A">
      <w:pPr>
        <w:pStyle w:val="GuideMarginHead-ASDEFCON"/>
      </w:pPr>
      <w:r w:rsidRPr="00D2667A">
        <w:rPr>
          <w:u w:val="single"/>
        </w:rPr>
        <w:t>Optional Clauses</w:t>
      </w:r>
      <w:r>
        <w:t>:</w:t>
      </w:r>
      <w:r>
        <w:tab/>
      </w:r>
      <w:r w:rsidR="009E7DCB">
        <w:t>None</w:t>
      </w:r>
    </w:p>
    <w:p w14:paraId="763C089B" w14:textId="65EC7F4D" w:rsidR="009245D9" w:rsidRDefault="00330DEB" w:rsidP="0016702C">
      <w:pPr>
        <w:pStyle w:val="heading"/>
        <w:keepNext/>
      </w:pPr>
      <w:r>
        <w:fldChar w:fldCharType="begin"/>
      </w:r>
      <w:r>
        <w:instrText xml:space="preserve"> REF _Ref112145470 \r \h </w:instrText>
      </w:r>
      <w:r>
        <w:fldChar w:fldCharType="separate"/>
      </w:r>
      <w:r w:rsidR="00F33556">
        <w:t>6.2.6</w:t>
      </w:r>
      <w:r>
        <w:fldChar w:fldCharType="end"/>
      </w:r>
      <w:r>
        <w:tab/>
      </w:r>
      <w:r>
        <w:fldChar w:fldCharType="begin"/>
      </w:r>
      <w:r>
        <w:instrText xml:space="preserve"> REF _Ref112145470 \h </w:instrText>
      </w:r>
      <w:r>
        <w:fldChar w:fldCharType="separate"/>
      </w:r>
      <w:r w:rsidR="00F33556">
        <w:t>Software Releases</w:t>
      </w:r>
      <w:r>
        <w:fldChar w:fldCharType="end"/>
      </w:r>
    </w:p>
    <w:p w14:paraId="78230F2E" w14:textId="77777777" w:rsidR="009245D9" w:rsidRDefault="009245D9" w:rsidP="009C59A1">
      <w:pPr>
        <w:pStyle w:val="GuideMarginHead-ASDEFCON"/>
      </w:pPr>
      <w:r w:rsidRPr="00A33760">
        <w:rPr>
          <w:u w:val="single"/>
        </w:rPr>
        <w:t>Status</w:t>
      </w:r>
      <w:r>
        <w:rPr>
          <w:rStyle w:val="MarginheadingChar"/>
        </w:rPr>
        <w:t>:</w:t>
      </w:r>
      <w:r>
        <w:tab/>
      </w:r>
      <w:r w:rsidR="00D703BA">
        <w:t>Optional</w:t>
      </w:r>
    </w:p>
    <w:p w14:paraId="740A45A1" w14:textId="77777777" w:rsidR="009245D9" w:rsidRDefault="009245D9" w:rsidP="009C59A1">
      <w:pPr>
        <w:pStyle w:val="GuideMarginHead-ASDEFCON"/>
      </w:pPr>
      <w:r w:rsidRPr="00A33760">
        <w:rPr>
          <w:u w:val="single"/>
        </w:rPr>
        <w:t>Purpose</w:t>
      </w:r>
      <w:r>
        <w:rPr>
          <w:rStyle w:val="MarginheadingChar"/>
        </w:rPr>
        <w:t>:</w:t>
      </w:r>
      <w:r>
        <w:tab/>
        <w:t xml:space="preserve">To define </w:t>
      </w:r>
      <w:r w:rsidR="00D703BA">
        <w:t>a</w:t>
      </w:r>
      <w:r>
        <w:t xml:space="preserve"> </w:t>
      </w:r>
      <w:r w:rsidR="00D703BA">
        <w:t xml:space="preserve">required </w:t>
      </w:r>
      <w:r>
        <w:t>process for the</w:t>
      </w:r>
      <w:r w:rsidR="00006DD9">
        <w:t xml:space="preserve"> regular and</w:t>
      </w:r>
      <w:r>
        <w:t xml:space="preserve"> </w:t>
      </w:r>
      <w:r w:rsidR="00D703BA">
        <w:t xml:space="preserve">coordinated </w:t>
      </w:r>
      <w:r>
        <w:t xml:space="preserve">release of </w:t>
      </w:r>
      <w:r w:rsidR="0016702C">
        <w:t>Software</w:t>
      </w:r>
      <w:r>
        <w:t xml:space="preserve"> </w:t>
      </w:r>
      <w:r w:rsidR="00D703BA">
        <w:t>changes</w:t>
      </w:r>
      <w:r>
        <w:t>.</w:t>
      </w:r>
    </w:p>
    <w:p w14:paraId="491E1D4F" w14:textId="77777777" w:rsidR="009245D9" w:rsidRDefault="009245D9" w:rsidP="009C59A1">
      <w:pPr>
        <w:pStyle w:val="GuideMarginHead-ASDEFCON"/>
      </w:pPr>
      <w:r w:rsidRPr="009C59A1">
        <w:rPr>
          <w:u w:val="single"/>
        </w:rPr>
        <w:t>Policy</w:t>
      </w:r>
      <w:r>
        <w:rPr>
          <w:rStyle w:val="MarginheadingChar"/>
        </w:rPr>
        <w:t>:</w:t>
      </w:r>
      <w:r>
        <w:tab/>
        <w:t>Nil</w:t>
      </w:r>
    </w:p>
    <w:p w14:paraId="2357483A" w14:textId="77A4B7C2" w:rsidR="009245D9" w:rsidRDefault="009245D9" w:rsidP="009C59A1">
      <w:pPr>
        <w:pStyle w:val="GuideMarginHead-ASDEFCON"/>
      </w:pPr>
      <w:r w:rsidRPr="00A33760">
        <w:rPr>
          <w:u w:val="single"/>
        </w:rPr>
        <w:t>Guidance</w:t>
      </w:r>
      <w:r>
        <w:rPr>
          <w:rStyle w:val="MarginheadingChar"/>
        </w:rPr>
        <w:t>:</w:t>
      </w:r>
      <w:r>
        <w:tab/>
      </w:r>
      <w:r w:rsidR="00D703BA" w:rsidRPr="00D703BA">
        <w:t xml:space="preserve">This clause </w:t>
      </w:r>
      <w:r w:rsidR="00D703BA">
        <w:t xml:space="preserve">is optional and may be used when </w:t>
      </w:r>
      <w:r w:rsidR="0016702C">
        <w:t>Software</w:t>
      </w:r>
      <w:r w:rsidR="00D703BA" w:rsidRPr="00D703BA">
        <w:t xml:space="preserve"> changes need to be managed through a </w:t>
      </w:r>
      <w:r w:rsidR="000A0ACB">
        <w:t xml:space="preserve">regular </w:t>
      </w:r>
      <w:r w:rsidR="00D703BA">
        <w:t xml:space="preserve">Software Release program coordinated with the Commonwealth Representative </w:t>
      </w:r>
      <w:r w:rsidR="000A0ACB">
        <w:t>and Associated Parties</w:t>
      </w:r>
      <w:r w:rsidR="00D703BA">
        <w:t xml:space="preserve">.  For example, Software Releases may need to be timed to coincide with updates from OEMs (eg, </w:t>
      </w:r>
      <w:r w:rsidR="00FB2FAD">
        <w:t>to include</w:t>
      </w:r>
      <w:r w:rsidR="00D703BA">
        <w:t xml:space="preserve"> adaptive changes) or a Defence-coordinated update cycle involving nominated trial sites / users before </w:t>
      </w:r>
      <w:r w:rsidR="00FB2FAD">
        <w:t>the</w:t>
      </w:r>
      <w:r w:rsidR="00D703BA">
        <w:t xml:space="preserve"> </w:t>
      </w:r>
      <w:r w:rsidR="00FB2FAD">
        <w:t>complete</w:t>
      </w:r>
      <w:r w:rsidR="00D703BA">
        <w:t xml:space="preserve"> roll-out to all users.  If a Software Release program is not applicable to the </w:t>
      </w:r>
      <w:r w:rsidR="000A0ACB">
        <w:t xml:space="preserve">roll-out of Minor Changes and Major Changes to </w:t>
      </w:r>
      <w:r w:rsidR="0016702C">
        <w:t>Software</w:t>
      </w:r>
      <w:r w:rsidR="000A0ACB">
        <w:t xml:space="preserve"> Products</w:t>
      </w:r>
      <w:r w:rsidR="00D703BA">
        <w:t xml:space="preserve">, then clauses below the heading clause </w:t>
      </w:r>
      <w:r w:rsidR="00330DEB">
        <w:fldChar w:fldCharType="begin"/>
      </w:r>
      <w:r w:rsidR="00330DEB">
        <w:instrText xml:space="preserve"> REF _Ref112145470 \r \h </w:instrText>
      </w:r>
      <w:r w:rsidR="00330DEB">
        <w:fldChar w:fldCharType="separate"/>
      </w:r>
      <w:r w:rsidR="00F33556">
        <w:t>6.2.6</w:t>
      </w:r>
      <w:r w:rsidR="00330DEB">
        <w:fldChar w:fldCharType="end"/>
      </w:r>
      <w:r w:rsidR="00D703BA">
        <w:t xml:space="preserve"> may be deleted and replaced with a single ‘Not used’</w:t>
      </w:r>
      <w:r w:rsidR="00FB2FAD">
        <w:t>.</w:t>
      </w:r>
    </w:p>
    <w:p w14:paraId="667A9B74" w14:textId="77777777" w:rsidR="009245D9" w:rsidRDefault="00FB2FAD" w:rsidP="009C59A1">
      <w:pPr>
        <w:pStyle w:val="GuideText-ASDEFCON"/>
      </w:pPr>
      <w:r>
        <w:t xml:space="preserve">This clause is primarily </w:t>
      </w:r>
      <w:r w:rsidR="00006DD9">
        <w:t>defining and agreeing</w:t>
      </w:r>
      <w:r>
        <w:t xml:space="preserve"> the content for each Software Release </w:t>
      </w:r>
      <w:r w:rsidR="00006DD9">
        <w:t>in terms</w:t>
      </w:r>
      <w:r>
        <w:t xml:space="preserve"> of </w:t>
      </w:r>
      <w:r w:rsidR="00006DD9">
        <w:t xml:space="preserve">the </w:t>
      </w:r>
      <w:r>
        <w:t>applicable Minor Changes</w:t>
      </w:r>
      <w:r w:rsidR="00006DD9">
        <w:t xml:space="preserve"> and</w:t>
      </w:r>
      <w:r>
        <w:t xml:space="preserve"> Major Changes</w:t>
      </w:r>
      <w:r w:rsidR="00006DD9">
        <w:t xml:space="preserve"> to be included in the scope of each Software Release</w:t>
      </w:r>
      <w:r>
        <w:t>.</w:t>
      </w:r>
    </w:p>
    <w:p w14:paraId="08AAAECD" w14:textId="4DE30E70" w:rsidR="00006DD9" w:rsidRDefault="00006DD9" w:rsidP="009C59A1">
      <w:pPr>
        <w:pStyle w:val="GuideText-ASDEFCON"/>
      </w:pPr>
      <w:r>
        <w:t xml:space="preserve">Clause </w:t>
      </w:r>
      <w:r>
        <w:fldChar w:fldCharType="begin"/>
      </w:r>
      <w:r>
        <w:instrText xml:space="preserve"> REF _Ref319337963 \r \h </w:instrText>
      </w:r>
      <w:r w:rsidR="009C59A1">
        <w:instrText xml:space="preserve"> \* MERGEFORMAT </w:instrText>
      </w:r>
      <w:r>
        <w:fldChar w:fldCharType="separate"/>
      </w:r>
      <w:r w:rsidR="00F33556">
        <w:t>6.2.6.1</w:t>
      </w:r>
      <w:r>
        <w:fldChar w:fldCharType="end"/>
      </w:r>
      <w:r>
        <w:t xml:space="preserve"> defines the periodicity for </w:t>
      </w:r>
      <w:r w:rsidR="00E2386F">
        <w:t xml:space="preserve">the </w:t>
      </w:r>
      <w:r>
        <w:t>Software Release</w:t>
      </w:r>
      <w:r w:rsidR="00E2386F">
        <w:t xml:space="preserve"> program</w:t>
      </w:r>
      <w:r>
        <w:t xml:space="preserve">; for example, </w:t>
      </w:r>
      <w:r w:rsidR="00E2386F">
        <w:t xml:space="preserve">as a </w:t>
      </w:r>
      <w:r>
        <w:t>quarterly, six-monthly or annual</w:t>
      </w:r>
      <w:r w:rsidR="00E2386F">
        <w:t xml:space="preserve"> cycle</w:t>
      </w:r>
      <w:r>
        <w:t xml:space="preserve">.  Drafters need to determine and insert an appropriate period into this clause.  The period between each Software Release may be driven by external factors, such as regular updates </w:t>
      </w:r>
      <w:r w:rsidR="00E2386F">
        <w:t>provided by</w:t>
      </w:r>
      <w:r>
        <w:t xml:space="preserve"> </w:t>
      </w:r>
      <w:r w:rsidR="0016702C">
        <w:t>Software</w:t>
      </w:r>
      <w:r>
        <w:t xml:space="preserve"> OEMs or sim</w:t>
      </w:r>
      <w:r w:rsidR="00E2386F">
        <w:t>ply to enable effi</w:t>
      </w:r>
      <w:r>
        <w:t>c</w:t>
      </w:r>
      <w:r w:rsidR="00E2386F">
        <w:t>ient</w:t>
      </w:r>
      <w:r>
        <w:t xml:space="preserve"> management of the roll-out of </w:t>
      </w:r>
      <w:r w:rsidR="0016702C">
        <w:t>Software</w:t>
      </w:r>
      <w:r>
        <w:t xml:space="preserve"> </w:t>
      </w:r>
      <w:r w:rsidR="00E2386F">
        <w:t xml:space="preserve">changes </w:t>
      </w:r>
      <w:r>
        <w:t xml:space="preserve">to users.  If there </w:t>
      </w:r>
      <w:r w:rsidR="00E2386F">
        <w:t>are two levels of Software Release (eg, major ‘updates’ once a year an</w:t>
      </w:r>
      <w:r w:rsidR="00A72374">
        <w:t>d</w:t>
      </w:r>
      <w:r w:rsidR="00E2386F">
        <w:t xml:space="preserve"> minor ‘fixes’ on a quarterly basis) then the drafter will need to modify this clause accordingly.</w:t>
      </w:r>
    </w:p>
    <w:p w14:paraId="1700930A" w14:textId="56A11B3B" w:rsidR="009A0C64" w:rsidRDefault="00E2386F" w:rsidP="009C59A1">
      <w:pPr>
        <w:pStyle w:val="GuideText-ASDEFCON"/>
      </w:pPr>
      <w:r>
        <w:t xml:space="preserve">Clauses </w:t>
      </w:r>
      <w:r>
        <w:fldChar w:fldCharType="begin"/>
      </w:r>
      <w:r>
        <w:instrText xml:space="preserve"> REF _Ref383693367 \r \h </w:instrText>
      </w:r>
      <w:r w:rsidR="009C59A1">
        <w:instrText xml:space="preserve"> \* MERGEFORMAT </w:instrText>
      </w:r>
      <w:r>
        <w:fldChar w:fldCharType="separate"/>
      </w:r>
      <w:r w:rsidR="00F33556">
        <w:t>6.2.6.2</w:t>
      </w:r>
      <w:r>
        <w:fldChar w:fldCharType="end"/>
      </w:r>
      <w:r>
        <w:t xml:space="preserve"> to </w:t>
      </w:r>
      <w:r>
        <w:fldChar w:fldCharType="begin"/>
      </w:r>
      <w:r>
        <w:instrText xml:space="preserve"> REF _Ref383693369 \r \h </w:instrText>
      </w:r>
      <w:r w:rsidR="009C59A1">
        <w:instrText xml:space="preserve"> \* MERGEFORMAT </w:instrText>
      </w:r>
      <w:r>
        <w:fldChar w:fldCharType="separate"/>
      </w:r>
      <w:r w:rsidR="00F33556">
        <w:t>6.2.6.4</w:t>
      </w:r>
      <w:r>
        <w:fldChar w:fldCharType="end"/>
      </w:r>
      <w:r>
        <w:t xml:space="preserve"> include options to plan the scope of each Software Release as (Option A) part of Engineering Support Performance Reviews (ESPRs) or (Option B) through independent planning meetings.  The selection of Option A or Option B by the drafter will depend on whether the </w:t>
      </w:r>
      <w:r w:rsidR="00A72374">
        <w:t>ESPRs</w:t>
      </w:r>
      <w:r>
        <w:t xml:space="preserve"> are included in SOW clause 5.3 and also that they are conducted </w:t>
      </w:r>
      <w:r w:rsidR="00A72374">
        <w:t xml:space="preserve">at a suitable frequency.  If Option B is selected the applicable timeframes must be inserted where indicated.  In this case </w:t>
      </w:r>
      <w:r w:rsidR="00421300">
        <w:t>the first meeting is likely to be affected by whether or not the Contract is linked to a Contract (Acquisition</w:t>
      </w:r>
      <w:r w:rsidR="00A72374">
        <w:t>) and</w:t>
      </w:r>
      <w:r w:rsidR="00421300">
        <w:t xml:space="preserve"> the start date </w:t>
      </w:r>
      <w:r w:rsidR="00A72374">
        <w:t>is</w:t>
      </w:r>
      <w:r w:rsidR="00421300">
        <w:t xml:space="preserve"> linked to a </w:t>
      </w:r>
      <w:r w:rsidR="00A72374">
        <w:t>specific milestone</w:t>
      </w:r>
      <w:r w:rsidR="00421300">
        <w:t xml:space="preserve"> such as the establishment of a </w:t>
      </w:r>
      <w:r w:rsidR="0016702C">
        <w:t>Software</w:t>
      </w:r>
      <w:r w:rsidR="00421300">
        <w:t xml:space="preserve"> support facility.</w:t>
      </w:r>
    </w:p>
    <w:p w14:paraId="0C15B2B0" w14:textId="47972D7A" w:rsidR="00C54E32" w:rsidRDefault="00A72374" w:rsidP="009C59A1">
      <w:pPr>
        <w:pStyle w:val="GuideText-ASDEFCON"/>
      </w:pPr>
      <w:r>
        <w:t xml:space="preserve">Clause </w:t>
      </w:r>
      <w:r w:rsidR="00330DEB">
        <w:fldChar w:fldCharType="begin"/>
      </w:r>
      <w:r w:rsidR="00330DEB">
        <w:instrText xml:space="preserve"> REF _Ref112145545 \r \h </w:instrText>
      </w:r>
      <w:r w:rsidR="00330DEB">
        <w:fldChar w:fldCharType="separate"/>
      </w:r>
      <w:r w:rsidR="00F33556">
        <w:t>6.2.6.5</w:t>
      </w:r>
      <w:r w:rsidR="00330DEB">
        <w:fldChar w:fldCharType="end"/>
      </w:r>
      <w:r>
        <w:t xml:space="preserve"> states that the Commonwealth is responsible for setting the priority order for the </w:t>
      </w:r>
      <w:r w:rsidR="0016702C">
        <w:t>Software</w:t>
      </w:r>
      <w:r>
        <w:t xml:space="preserve"> changes that are to be developed for and included in each Software Release.  The actual number of changes to be included within each </w:t>
      </w:r>
      <w:r w:rsidR="009237F5">
        <w:t>Software</w:t>
      </w:r>
      <w:r>
        <w:t xml:space="preserve"> Release are then likely to be limited </w:t>
      </w:r>
      <w:r w:rsidR="00641A9B">
        <w:t>to the highest priority changes that can be addressed within</w:t>
      </w:r>
      <w:r>
        <w:t xml:space="preserve"> the available </w:t>
      </w:r>
      <w:r w:rsidR="00641A9B">
        <w:t>resources</w:t>
      </w:r>
      <w:r>
        <w:t>.</w:t>
      </w:r>
      <w:r w:rsidR="00F97C4C">
        <w:t xml:space="preserve">  This clause should be reviewed but in general does not require amendment.</w:t>
      </w:r>
    </w:p>
    <w:p w14:paraId="3774CB6D" w14:textId="1354B1F8" w:rsidR="00D703BA" w:rsidRDefault="00D16470" w:rsidP="009C59A1">
      <w:pPr>
        <w:pStyle w:val="GuideText-ASDEFCON"/>
      </w:pPr>
      <w:r>
        <w:t>Clause</w:t>
      </w:r>
      <w:r w:rsidR="00F97C4C">
        <w:t>s</w:t>
      </w:r>
      <w:r>
        <w:t xml:space="preserve"> </w:t>
      </w:r>
      <w:r>
        <w:fldChar w:fldCharType="begin"/>
      </w:r>
      <w:r>
        <w:instrText xml:space="preserve"> REF _Ref319414912 \r \h </w:instrText>
      </w:r>
      <w:r w:rsidR="009C59A1">
        <w:instrText xml:space="preserve"> \* MERGEFORMAT </w:instrText>
      </w:r>
      <w:r>
        <w:fldChar w:fldCharType="separate"/>
      </w:r>
      <w:r w:rsidR="00F33556">
        <w:t>6.2.6.6</w:t>
      </w:r>
      <w:r>
        <w:fldChar w:fldCharType="end"/>
      </w:r>
      <w:r>
        <w:t xml:space="preserve"> </w:t>
      </w:r>
      <w:r w:rsidR="00F97C4C">
        <w:t xml:space="preserve">to </w:t>
      </w:r>
      <w:r w:rsidR="00F97C4C">
        <w:fldChar w:fldCharType="begin"/>
      </w:r>
      <w:r w:rsidR="00F97C4C">
        <w:instrText xml:space="preserve"> REF _Ref319316654 \r \h </w:instrText>
      </w:r>
      <w:r w:rsidR="009C59A1">
        <w:instrText xml:space="preserve"> \* MERGEFORMAT </w:instrText>
      </w:r>
      <w:r w:rsidR="00F97C4C">
        <w:fldChar w:fldCharType="separate"/>
      </w:r>
      <w:r w:rsidR="00F33556">
        <w:t>6.2.8</w:t>
      </w:r>
      <w:r w:rsidR="00F97C4C">
        <w:fldChar w:fldCharType="end"/>
      </w:r>
      <w:r w:rsidR="00F97C4C">
        <w:t xml:space="preserve"> allow for the Major Changes and Minor Changes included within the agreed scope of each Software Release to be changed when new high priority changes are required.  The reasons for changing the scope of a </w:t>
      </w:r>
      <w:r w:rsidR="009237F5">
        <w:t>Software</w:t>
      </w:r>
      <w:r w:rsidR="00F97C4C">
        <w:t xml:space="preserve"> Release are appropriately limited as making any change is likely to result in inefficiencies and potential delays as changed priorities are acted upon.  </w:t>
      </w:r>
      <w:r w:rsidR="00EE0477">
        <w:t xml:space="preserve">Changing the scope of a </w:t>
      </w:r>
      <w:r w:rsidR="009237F5">
        <w:t>Software</w:t>
      </w:r>
      <w:r w:rsidR="00EE0477">
        <w:t xml:space="preserve"> Release requires a meeting between the Contractor and Commonwealth to determine the feasibility of the change in scope and what other Major Changes and/or Minor Changes in development will need to be deferred to a later release (or if additional resources for S&amp;Q Services would be required).  </w:t>
      </w:r>
      <w:r w:rsidR="00FB2FAD">
        <w:t>The</w:t>
      </w:r>
      <w:r w:rsidR="00EE0477">
        <w:t>se</w:t>
      </w:r>
      <w:r w:rsidR="00FB2FAD">
        <w:t xml:space="preserve"> meetings are implemented under the Contract as Ad hoc Meetings</w:t>
      </w:r>
      <w:r w:rsidR="00EE0477">
        <w:t xml:space="preserve"> as</w:t>
      </w:r>
      <w:r w:rsidR="00FB2FAD">
        <w:t xml:space="preserve"> defined under clause </w:t>
      </w:r>
      <w:r w:rsidR="00C0014A">
        <w:t>3.4.</w:t>
      </w:r>
      <w:r w:rsidR="00101080">
        <w:t>6</w:t>
      </w:r>
      <w:r w:rsidR="00FB2FAD" w:rsidRPr="00A23810">
        <w:t xml:space="preserve"> </w:t>
      </w:r>
      <w:r w:rsidR="00FB2FAD">
        <w:t>of the SOW.</w:t>
      </w:r>
    </w:p>
    <w:p w14:paraId="16ACE500" w14:textId="77777777" w:rsidR="009245D9" w:rsidRPr="00482CED" w:rsidRDefault="009245D9" w:rsidP="00482CED">
      <w:pPr>
        <w:pStyle w:val="GuideMarginHead-ASDEFCON"/>
        <w:rPr>
          <w:u w:val="single"/>
        </w:rPr>
      </w:pPr>
      <w:r w:rsidRPr="00482CED">
        <w:rPr>
          <w:u w:val="single"/>
        </w:rPr>
        <w:t>Related Clauses/ Documents</w:t>
      </w:r>
      <w:r w:rsidRPr="00596768">
        <w:t>:</w:t>
      </w:r>
    </w:p>
    <w:p w14:paraId="01D9E0A9" w14:textId="2B66FF03" w:rsidR="00EE0477" w:rsidRDefault="00EE0477" w:rsidP="009C59A1">
      <w:pPr>
        <w:pStyle w:val="GuideText-ASDEFCON"/>
      </w:pPr>
      <w:r>
        <w:t xml:space="preserve">Clause </w:t>
      </w:r>
      <w:r>
        <w:fldChar w:fldCharType="begin"/>
      </w:r>
      <w:r>
        <w:instrText xml:space="preserve"> REF _Ref383522387 \r \h </w:instrText>
      </w:r>
      <w:r w:rsidR="009C59A1">
        <w:instrText xml:space="preserve"> \* MERGEFORMAT </w:instrText>
      </w:r>
      <w:r>
        <w:fldChar w:fldCharType="separate"/>
      </w:r>
      <w:r w:rsidR="00F33556">
        <w:t>6.2.4</w:t>
      </w:r>
      <w:r>
        <w:fldChar w:fldCharType="end"/>
      </w:r>
      <w:r>
        <w:t xml:space="preserve">, </w:t>
      </w:r>
      <w:r>
        <w:fldChar w:fldCharType="begin"/>
      </w:r>
      <w:r>
        <w:instrText xml:space="preserve"> REF _Ref383522387 \h </w:instrText>
      </w:r>
      <w:r w:rsidR="009C59A1">
        <w:instrText xml:space="preserve"> \* MERGEFORMAT </w:instrText>
      </w:r>
      <w:r>
        <w:fldChar w:fldCharType="separate"/>
      </w:r>
      <w:r w:rsidR="00F33556">
        <w:t>Development of Minor Changes to Software</w:t>
      </w:r>
      <w:r>
        <w:fldChar w:fldCharType="end"/>
      </w:r>
    </w:p>
    <w:p w14:paraId="1E8C5497" w14:textId="4CD13A6A" w:rsidR="00EE0477" w:rsidRDefault="00EE0477" w:rsidP="00330DEB">
      <w:pPr>
        <w:pStyle w:val="GuideText-ASDEFCON"/>
      </w:pPr>
      <w:r>
        <w:t xml:space="preserve">Clause </w:t>
      </w:r>
      <w:r w:rsidR="00330DEB">
        <w:fldChar w:fldCharType="begin"/>
      </w:r>
      <w:r w:rsidR="00330DEB">
        <w:instrText xml:space="preserve"> REF _Ref112144260 \r \h </w:instrText>
      </w:r>
      <w:r w:rsidR="00330DEB">
        <w:fldChar w:fldCharType="separate"/>
      </w:r>
      <w:r w:rsidR="00F33556">
        <w:t>6.2.5</w:t>
      </w:r>
      <w:r w:rsidR="00330DEB">
        <w:fldChar w:fldCharType="end"/>
      </w:r>
      <w:r w:rsidR="00330DEB">
        <w:t xml:space="preserve">, </w:t>
      </w:r>
      <w:r w:rsidR="00330DEB">
        <w:fldChar w:fldCharType="begin"/>
      </w:r>
      <w:r w:rsidR="00330DEB">
        <w:instrText xml:space="preserve"> REF _Ref112144260 \h </w:instrText>
      </w:r>
      <w:r w:rsidR="00330DEB">
        <w:fldChar w:fldCharType="separate"/>
      </w:r>
      <w:r w:rsidR="00F33556">
        <w:t>Development of Major Changes to Software</w:t>
      </w:r>
      <w:r w:rsidR="00330DEB">
        <w:fldChar w:fldCharType="end"/>
      </w:r>
      <w:r>
        <w:t xml:space="preserve"> </w:t>
      </w:r>
    </w:p>
    <w:p w14:paraId="0895EA3F" w14:textId="0CF2CEBB" w:rsidR="00FB2FAD" w:rsidRDefault="00FB2FAD" w:rsidP="009C59A1">
      <w:pPr>
        <w:pStyle w:val="GuideText-ASDEFCON"/>
      </w:pPr>
      <w:r>
        <w:t xml:space="preserve">Clause </w:t>
      </w:r>
      <w:r w:rsidR="003E5231">
        <w:t>3.4.</w:t>
      </w:r>
      <w:r w:rsidR="00101080">
        <w:t>6</w:t>
      </w:r>
      <w:r w:rsidRPr="00A23810">
        <w:t xml:space="preserve"> of the SOW</w:t>
      </w:r>
      <w:r>
        <w:t>, Ad Hoc Meetings</w:t>
      </w:r>
    </w:p>
    <w:p w14:paraId="7A481EA4" w14:textId="77777777" w:rsidR="009245D9" w:rsidRDefault="009245D9" w:rsidP="009C59A1">
      <w:pPr>
        <w:pStyle w:val="GuideText-ASDEFCON"/>
      </w:pPr>
      <w:r>
        <w:t>DSD-MNT-SA, Systems Administration</w:t>
      </w:r>
    </w:p>
    <w:p w14:paraId="3BCC7CC7" w14:textId="65A39EC2" w:rsidR="009245D9" w:rsidRPr="00D2667A" w:rsidRDefault="009245D9" w:rsidP="00D2667A">
      <w:pPr>
        <w:pStyle w:val="GuideMarginHead-ASDEFCON"/>
      </w:pPr>
      <w:r w:rsidRPr="00D2667A">
        <w:rPr>
          <w:u w:val="single"/>
        </w:rPr>
        <w:t>Optional Clauses</w:t>
      </w:r>
      <w:r w:rsidRPr="00D2667A">
        <w:t>:</w:t>
      </w:r>
      <w:r>
        <w:tab/>
      </w:r>
      <w:r w:rsidR="009E7DCB">
        <w:t>None</w:t>
      </w:r>
    </w:p>
    <w:p w14:paraId="2EDBBA3B" w14:textId="62091FBC" w:rsidR="00FB2FAD" w:rsidRDefault="00FB2FAD">
      <w:pPr>
        <w:pStyle w:val="heading"/>
      </w:pPr>
      <w:r>
        <w:fldChar w:fldCharType="begin"/>
      </w:r>
      <w:r>
        <w:instrText xml:space="preserve"> REF _Ref319316708 \r \h </w:instrText>
      </w:r>
      <w:r>
        <w:fldChar w:fldCharType="separate"/>
      </w:r>
      <w:r w:rsidR="00F33556">
        <w:t>6.2.7</w:t>
      </w:r>
      <w:r>
        <w:fldChar w:fldCharType="end"/>
      </w:r>
      <w:r>
        <w:tab/>
      </w:r>
      <w:r>
        <w:fldChar w:fldCharType="begin"/>
      </w:r>
      <w:r>
        <w:instrText xml:space="preserve"> REF _Ref319316708 \h </w:instrText>
      </w:r>
      <w:r>
        <w:fldChar w:fldCharType="separate"/>
      </w:r>
      <w:r w:rsidR="00F33556">
        <w:t>Additional Requirements for Preventive Maintenance Involving Change</w:t>
      </w:r>
      <w:r>
        <w:fldChar w:fldCharType="end"/>
      </w:r>
    </w:p>
    <w:p w14:paraId="3E843E67" w14:textId="44BD015C" w:rsidR="00C42E9A" w:rsidRDefault="00C42E9A" w:rsidP="009C59A1">
      <w:pPr>
        <w:pStyle w:val="GuideMarginHead-ASDEFCON"/>
      </w:pPr>
      <w:r w:rsidRPr="00A33760">
        <w:rPr>
          <w:u w:val="single"/>
        </w:rPr>
        <w:t>Status</w:t>
      </w:r>
      <w:r>
        <w:rPr>
          <w:rStyle w:val="MarginheadingChar"/>
        </w:rPr>
        <w:t>:</w:t>
      </w:r>
      <w:r>
        <w:tab/>
      </w:r>
      <w:r w:rsidR="00BD4320">
        <w:t>Optional (but required if</w:t>
      </w:r>
      <w:r w:rsidR="001A553B">
        <w:t xml:space="preserve"> </w:t>
      </w:r>
      <w:r w:rsidR="00BD4320">
        <w:t xml:space="preserve">clause </w:t>
      </w:r>
      <w:r w:rsidR="009E08C6">
        <w:fldChar w:fldCharType="begin"/>
      </w:r>
      <w:r w:rsidR="009E08C6">
        <w:instrText xml:space="preserve"> REF _Ref383522387 \r \h </w:instrText>
      </w:r>
      <w:r w:rsidR="009E08C6">
        <w:fldChar w:fldCharType="separate"/>
      </w:r>
      <w:r w:rsidR="00F33556">
        <w:t>6.2.4</w:t>
      </w:r>
      <w:r w:rsidR="009E08C6">
        <w:fldChar w:fldCharType="end"/>
      </w:r>
      <w:r w:rsidR="00BD4320">
        <w:t xml:space="preserve"> and/or clause </w:t>
      </w:r>
      <w:r w:rsidR="00330DEB">
        <w:fldChar w:fldCharType="begin"/>
      </w:r>
      <w:r w:rsidR="00330DEB">
        <w:instrText xml:space="preserve"> REF _Ref112144260 \r \h </w:instrText>
      </w:r>
      <w:r w:rsidR="00330DEB">
        <w:fldChar w:fldCharType="separate"/>
      </w:r>
      <w:r w:rsidR="00F33556">
        <w:t>6.2.5</w:t>
      </w:r>
      <w:r w:rsidR="00330DEB">
        <w:fldChar w:fldCharType="end"/>
      </w:r>
      <w:r w:rsidR="00BD4320">
        <w:t xml:space="preserve"> are included)</w:t>
      </w:r>
    </w:p>
    <w:p w14:paraId="725ACE81" w14:textId="77777777" w:rsidR="00C42E9A" w:rsidRDefault="00C42E9A" w:rsidP="009C59A1">
      <w:pPr>
        <w:pStyle w:val="GuideMarginHead-ASDEFCON"/>
      </w:pPr>
      <w:r w:rsidRPr="00A33760">
        <w:rPr>
          <w:u w:val="single"/>
        </w:rPr>
        <w:t>Purpose</w:t>
      </w:r>
      <w:r>
        <w:rPr>
          <w:rStyle w:val="MarginheadingChar"/>
        </w:rPr>
        <w:t>:</w:t>
      </w:r>
      <w:r>
        <w:tab/>
        <w:t xml:space="preserve">To identify the </w:t>
      </w:r>
      <w:r w:rsidR="00BD4320">
        <w:t xml:space="preserve">additional </w:t>
      </w:r>
      <w:r>
        <w:t>requirement</w:t>
      </w:r>
      <w:r w:rsidR="00BD4320">
        <w:t>s</w:t>
      </w:r>
      <w:r>
        <w:t xml:space="preserve"> for undertaking the Preventive Maintenance of </w:t>
      </w:r>
      <w:r w:rsidR="0016702C">
        <w:t>Software</w:t>
      </w:r>
      <w:r w:rsidR="00BD4320">
        <w:t xml:space="preserve"> as part of a Minor Change or Major Change</w:t>
      </w:r>
      <w:r>
        <w:t>.</w:t>
      </w:r>
    </w:p>
    <w:p w14:paraId="20B129F2" w14:textId="77777777" w:rsidR="00C42E9A" w:rsidRDefault="00C42E9A" w:rsidP="009C59A1">
      <w:pPr>
        <w:pStyle w:val="GuideMarginHead-ASDEFCON"/>
      </w:pPr>
      <w:r w:rsidRPr="009C59A1">
        <w:rPr>
          <w:u w:val="single"/>
        </w:rPr>
        <w:t>Policy</w:t>
      </w:r>
      <w:r>
        <w:rPr>
          <w:rStyle w:val="MarginheadingChar"/>
        </w:rPr>
        <w:t>:</w:t>
      </w:r>
      <w:r>
        <w:tab/>
        <w:t>Nil</w:t>
      </w:r>
    </w:p>
    <w:p w14:paraId="47A2DECA" w14:textId="61C808E5" w:rsidR="00C42E9A" w:rsidRDefault="00C42E9A" w:rsidP="009C59A1">
      <w:pPr>
        <w:pStyle w:val="GuideMarginHead-ASDEFCON"/>
      </w:pPr>
      <w:r w:rsidRPr="00A33760">
        <w:rPr>
          <w:u w:val="single"/>
        </w:rPr>
        <w:t>Guidance</w:t>
      </w:r>
      <w:r>
        <w:rPr>
          <w:rStyle w:val="MarginheadingChar"/>
        </w:rPr>
        <w:t>:</w:t>
      </w:r>
      <w:r>
        <w:tab/>
        <w:t xml:space="preserve">Preventive Maintenance </w:t>
      </w:r>
      <w:r w:rsidR="00C46C77">
        <w:t xml:space="preserve">is defined in the Glossary to </w:t>
      </w:r>
      <w:r>
        <w:t xml:space="preserve">have the meaning given by </w:t>
      </w:r>
      <w:r w:rsidRPr="00DF24C2">
        <w:t>ISO/IE</w:t>
      </w:r>
      <w:r>
        <w:t xml:space="preserve">C </w:t>
      </w:r>
      <w:r w:rsidRPr="00DF24C2">
        <w:t>14764</w:t>
      </w:r>
      <w:r>
        <w:t xml:space="preserve">.  Unlike Corrective Maintenance it is generally expected that the need for </w:t>
      </w:r>
      <w:r w:rsidR="00D8297E">
        <w:t>Preventive M</w:t>
      </w:r>
      <w:r>
        <w:t>aintenance will be identified by system administrators / the Contractor</w:t>
      </w:r>
      <w:r w:rsidR="00D8297E">
        <w:t>.</w:t>
      </w:r>
      <w:r>
        <w:t xml:space="preserve"> </w:t>
      </w:r>
      <w:r w:rsidR="00D8297E">
        <w:t xml:space="preserve"> F</w:t>
      </w:r>
      <w:r>
        <w:t xml:space="preserve">or example, </w:t>
      </w:r>
      <w:r w:rsidR="00D8297E">
        <w:t xml:space="preserve">system administrators </w:t>
      </w:r>
      <w:r w:rsidR="000548A0">
        <w:t xml:space="preserve">may identify the need </w:t>
      </w:r>
      <w:r w:rsidR="00D8297E">
        <w:t xml:space="preserve">when reviewing system event logs that indicate unexpected events, </w:t>
      </w:r>
      <w:r w:rsidR="000548A0">
        <w:t xml:space="preserve">excessive </w:t>
      </w:r>
      <w:r w:rsidR="00D8297E">
        <w:t>memory usage or failures that have not yet been noticed by users and</w:t>
      </w:r>
      <w:r w:rsidR="00BD4320">
        <w:t>,</w:t>
      </w:r>
      <w:r w:rsidR="00D8297E">
        <w:t xml:space="preserve"> therefore</w:t>
      </w:r>
      <w:r w:rsidR="00BD4320">
        <w:t>,</w:t>
      </w:r>
      <w:r w:rsidR="00D8297E">
        <w:t xml:space="preserve"> not reported as a </w:t>
      </w:r>
      <w:r w:rsidR="009E08C6">
        <w:t xml:space="preserve">Failure </w:t>
      </w:r>
      <w:r w:rsidR="000548A0">
        <w:t>that would require</w:t>
      </w:r>
      <w:r w:rsidR="00D8297E">
        <w:t xml:space="preserve"> Corrective Maintenance</w:t>
      </w:r>
      <w:r w:rsidR="000548A0">
        <w:t xml:space="preserve">.  Preventive Maintenance may be performed as either a Minor Change </w:t>
      </w:r>
      <w:r w:rsidR="00F30857">
        <w:t xml:space="preserve">(to achieve an existing Baseline) </w:t>
      </w:r>
      <w:r w:rsidR="000548A0">
        <w:t>or, if the solution requires significant or functional change, a Major Change</w:t>
      </w:r>
      <w:r>
        <w:t>.</w:t>
      </w:r>
    </w:p>
    <w:p w14:paraId="4E49B5DC" w14:textId="77777777" w:rsidR="00C42E9A" w:rsidRDefault="00C42E9A" w:rsidP="009C59A1">
      <w:pPr>
        <w:pStyle w:val="GuideText-ASDEFCON"/>
      </w:pPr>
      <w:r>
        <w:t>The drafter should review the Glossary (Attachment M) definition</w:t>
      </w:r>
      <w:r w:rsidR="000548A0">
        <w:t xml:space="preserve"> for Preventive Maintenance</w:t>
      </w:r>
      <w:r>
        <w:t xml:space="preserve">.  The core definition from </w:t>
      </w:r>
      <w:r w:rsidRPr="00DF24C2">
        <w:t>ISO/IE</w:t>
      </w:r>
      <w:r>
        <w:t xml:space="preserve">C </w:t>
      </w:r>
      <w:r w:rsidRPr="00DF24C2">
        <w:t>14764</w:t>
      </w:r>
      <w:r>
        <w:t xml:space="preserve"> should be retained; however, further clarity may be required</w:t>
      </w:r>
      <w:r w:rsidR="009E08C6">
        <w:t xml:space="preserve"> and added to the definition</w:t>
      </w:r>
      <w:r>
        <w:t xml:space="preserve">, depending on the nature of the </w:t>
      </w:r>
      <w:r w:rsidR="0016702C">
        <w:t>Software</w:t>
      </w:r>
      <w:r>
        <w:t xml:space="preserve"> Products </w:t>
      </w:r>
      <w:r w:rsidR="000548A0">
        <w:t>Being</w:t>
      </w:r>
      <w:r>
        <w:t xml:space="preserve"> </w:t>
      </w:r>
      <w:r w:rsidR="000548A0">
        <w:t>S</w:t>
      </w:r>
      <w:r>
        <w:t>upported.</w:t>
      </w:r>
    </w:p>
    <w:p w14:paraId="7CD2A7E3" w14:textId="7F0738FE" w:rsidR="00461439" w:rsidRDefault="009E08C6" w:rsidP="009C59A1">
      <w:pPr>
        <w:pStyle w:val="GuideText-ASDEFCON"/>
      </w:pPr>
      <w:r>
        <w:t xml:space="preserve">Clause </w:t>
      </w:r>
      <w:r>
        <w:fldChar w:fldCharType="begin"/>
      </w:r>
      <w:r>
        <w:instrText xml:space="preserve"> REF _Ref319316708 \r \h </w:instrText>
      </w:r>
      <w:r w:rsidR="009C59A1">
        <w:instrText xml:space="preserve"> \* MERGEFORMAT </w:instrText>
      </w:r>
      <w:r>
        <w:fldChar w:fldCharType="separate"/>
      </w:r>
      <w:r w:rsidR="00F33556">
        <w:t>6.2.7</w:t>
      </w:r>
      <w:r>
        <w:fldChar w:fldCharType="end"/>
      </w:r>
      <w:r>
        <w:t xml:space="preserve"> </w:t>
      </w:r>
      <w:r w:rsidR="00D320B1">
        <w:t>is ‘N</w:t>
      </w:r>
      <w:r>
        <w:t xml:space="preserve">ot used’ but is included as a placeholder for drafters to insert any additional requirements for Preventive Maintenance, involving a change, that are not addressed through clause </w:t>
      </w:r>
      <w:r>
        <w:fldChar w:fldCharType="begin"/>
      </w:r>
      <w:r>
        <w:instrText xml:space="preserve"> REF _Ref383522387 \r \h </w:instrText>
      </w:r>
      <w:r w:rsidR="009C59A1">
        <w:instrText xml:space="preserve"> \* MERGEFORMAT </w:instrText>
      </w:r>
      <w:r>
        <w:fldChar w:fldCharType="separate"/>
      </w:r>
      <w:r w:rsidR="00F33556">
        <w:t>6.2.4</w:t>
      </w:r>
      <w:r>
        <w:fldChar w:fldCharType="end"/>
      </w:r>
      <w:r>
        <w:t xml:space="preserve"> (primarily) and clause </w:t>
      </w:r>
      <w:r w:rsidR="00330DEB">
        <w:fldChar w:fldCharType="begin"/>
      </w:r>
      <w:r w:rsidR="00330DEB">
        <w:instrText xml:space="preserve"> REF _Ref112144260 \r \h </w:instrText>
      </w:r>
      <w:r w:rsidR="00330DEB">
        <w:fldChar w:fldCharType="separate"/>
      </w:r>
      <w:r w:rsidR="00F33556">
        <w:t>6.2.5</w:t>
      </w:r>
      <w:r w:rsidR="00330DEB">
        <w:fldChar w:fldCharType="end"/>
      </w:r>
      <w:r>
        <w:t>.</w:t>
      </w:r>
    </w:p>
    <w:p w14:paraId="387FB00B" w14:textId="7626E62B" w:rsidR="009E08C6" w:rsidRDefault="009E08C6" w:rsidP="009C59A1">
      <w:pPr>
        <w:pStyle w:val="GuideText-ASDEFCON"/>
      </w:pPr>
      <w:r>
        <w:t xml:space="preserve">The optional clause (below) may be copied to clause </w:t>
      </w:r>
      <w:r>
        <w:fldChar w:fldCharType="begin"/>
      </w:r>
      <w:r>
        <w:instrText xml:space="preserve"> REF _Ref319316708 \r \h </w:instrText>
      </w:r>
      <w:r w:rsidR="009C59A1">
        <w:instrText xml:space="preserve"> \* MERGEFORMAT </w:instrText>
      </w:r>
      <w:r>
        <w:fldChar w:fldCharType="separate"/>
      </w:r>
      <w:r w:rsidR="00F33556">
        <w:t>6.2.7</w:t>
      </w:r>
      <w:r>
        <w:fldChar w:fldCharType="end"/>
      </w:r>
      <w:r w:rsidR="00461439">
        <w:t xml:space="preserve"> in order to identify the requirements under this clause as being additional to (ie, not alternatives to) the requirements of clauses </w:t>
      </w:r>
      <w:r w:rsidR="00461439">
        <w:fldChar w:fldCharType="begin"/>
      </w:r>
      <w:r w:rsidR="00461439">
        <w:instrText xml:space="preserve"> REF _Ref383522387 \r \h </w:instrText>
      </w:r>
      <w:r w:rsidR="009C59A1">
        <w:instrText xml:space="preserve"> \* MERGEFORMAT </w:instrText>
      </w:r>
      <w:r w:rsidR="00461439">
        <w:fldChar w:fldCharType="separate"/>
      </w:r>
      <w:r w:rsidR="00F33556">
        <w:t>6.2.4</w:t>
      </w:r>
      <w:r w:rsidR="00461439">
        <w:fldChar w:fldCharType="end"/>
      </w:r>
      <w:r w:rsidR="00461439">
        <w:t xml:space="preserve"> and </w:t>
      </w:r>
      <w:r w:rsidR="00330DEB">
        <w:fldChar w:fldCharType="begin"/>
      </w:r>
      <w:r w:rsidR="00330DEB">
        <w:instrText xml:space="preserve"> REF _Ref112144260 \r \h </w:instrText>
      </w:r>
      <w:r w:rsidR="00330DEB">
        <w:fldChar w:fldCharType="separate"/>
      </w:r>
      <w:r w:rsidR="00F33556">
        <w:t>6.2.5</w:t>
      </w:r>
      <w:r w:rsidR="00330DEB">
        <w:fldChar w:fldCharType="end"/>
      </w:r>
      <w:r w:rsidR="00461439">
        <w:t>.</w:t>
      </w:r>
    </w:p>
    <w:p w14:paraId="15916426" w14:textId="77777777" w:rsidR="00C42E9A" w:rsidRDefault="00C42E9A" w:rsidP="00482CED">
      <w:pPr>
        <w:pStyle w:val="GuideMarginHead-ASDEFCON"/>
      </w:pPr>
      <w:r w:rsidRPr="00482CED">
        <w:rPr>
          <w:u w:val="single"/>
        </w:rPr>
        <w:t>Related Clauses/ Documents</w:t>
      </w:r>
      <w:r>
        <w:t>:</w:t>
      </w:r>
    </w:p>
    <w:p w14:paraId="05BBCA98" w14:textId="514EB9D3" w:rsidR="00EE0477" w:rsidRDefault="00EE0477" w:rsidP="009C59A1">
      <w:pPr>
        <w:pStyle w:val="GuideText-ASDEFCON"/>
      </w:pPr>
      <w:r>
        <w:t xml:space="preserve">Clause </w:t>
      </w:r>
      <w:r>
        <w:fldChar w:fldCharType="begin"/>
      </w:r>
      <w:r>
        <w:instrText xml:space="preserve"> REF _Ref383522387 \r \h </w:instrText>
      </w:r>
      <w:r w:rsidR="009C59A1">
        <w:instrText xml:space="preserve"> \* MERGEFORMAT </w:instrText>
      </w:r>
      <w:r>
        <w:fldChar w:fldCharType="separate"/>
      </w:r>
      <w:r w:rsidR="00F33556">
        <w:t>6.2.4</w:t>
      </w:r>
      <w:r>
        <w:fldChar w:fldCharType="end"/>
      </w:r>
      <w:r>
        <w:t xml:space="preserve">, </w:t>
      </w:r>
      <w:r>
        <w:fldChar w:fldCharType="begin"/>
      </w:r>
      <w:r>
        <w:instrText xml:space="preserve"> REF _Ref383522387 \h </w:instrText>
      </w:r>
      <w:r w:rsidR="009C59A1">
        <w:instrText xml:space="preserve"> \* MERGEFORMAT </w:instrText>
      </w:r>
      <w:r>
        <w:fldChar w:fldCharType="separate"/>
      </w:r>
      <w:r w:rsidR="00F33556">
        <w:t>Development of Minor Changes to Software</w:t>
      </w:r>
      <w:r>
        <w:fldChar w:fldCharType="end"/>
      </w:r>
    </w:p>
    <w:p w14:paraId="1057D2F5" w14:textId="40797ABE" w:rsidR="00EE0477" w:rsidRDefault="00EE0477" w:rsidP="00330DEB">
      <w:pPr>
        <w:pStyle w:val="GuideText-ASDEFCON"/>
      </w:pPr>
      <w:r>
        <w:t xml:space="preserve">Clause </w:t>
      </w:r>
      <w:r w:rsidR="00330DEB">
        <w:fldChar w:fldCharType="begin"/>
      </w:r>
      <w:r w:rsidR="00330DEB">
        <w:instrText xml:space="preserve"> REF _Ref112144260 \r \h </w:instrText>
      </w:r>
      <w:r w:rsidR="00330DEB">
        <w:fldChar w:fldCharType="separate"/>
      </w:r>
      <w:r w:rsidR="00F33556">
        <w:t>6.2.5</w:t>
      </w:r>
      <w:r w:rsidR="00330DEB">
        <w:fldChar w:fldCharType="end"/>
      </w:r>
      <w:r>
        <w:t xml:space="preserve">, </w:t>
      </w:r>
      <w:r w:rsidR="00330DEB">
        <w:fldChar w:fldCharType="begin"/>
      </w:r>
      <w:r w:rsidR="00330DEB">
        <w:instrText xml:space="preserve"> REF _Ref112144260 \h </w:instrText>
      </w:r>
      <w:r w:rsidR="00330DEB">
        <w:fldChar w:fldCharType="separate"/>
      </w:r>
      <w:r w:rsidR="00F33556">
        <w:t>Development of Major Changes to Software</w:t>
      </w:r>
      <w:r w:rsidR="00330DEB">
        <w:fldChar w:fldCharType="end"/>
      </w:r>
    </w:p>
    <w:p w14:paraId="1444BB27" w14:textId="3E3FD74C" w:rsidR="00C42E9A" w:rsidRDefault="00C42E9A" w:rsidP="009C59A1">
      <w:pPr>
        <w:pStyle w:val="GuideText-ASDEFCON"/>
      </w:pPr>
      <w:r>
        <w:t>Section 5 of Annex A to the SOW, Software</w:t>
      </w:r>
      <w:r w:rsidR="003F2EFC">
        <w:t xml:space="preserve"> </w:t>
      </w:r>
      <w:r w:rsidR="00E926FE">
        <w:t>Products</w:t>
      </w:r>
    </w:p>
    <w:p w14:paraId="2BCC78D9" w14:textId="77777777" w:rsidR="00C42E9A" w:rsidRDefault="00C42E9A" w:rsidP="009C59A1">
      <w:pPr>
        <w:pStyle w:val="GuideText-ASDEFCON"/>
      </w:pPr>
      <w:r>
        <w:t>DSD-ENG</w:t>
      </w:r>
      <w:r w:rsidR="00F30857">
        <w:t>-</w:t>
      </w:r>
      <w:r>
        <w:t>CSC, Contractor Standing Capability</w:t>
      </w:r>
    </w:p>
    <w:p w14:paraId="5E44E0B7" w14:textId="77777777" w:rsidR="00C42E9A" w:rsidRDefault="00C42E9A" w:rsidP="00482CED">
      <w:pPr>
        <w:pStyle w:val="GuideMarginHead-ASDEFCON"/>
      </w:pPr>
      <w:r w:rsidRPr="00482CED">
        <w:rPr>
          <w:u w:val="single"/>
        </w:rPr>
        <w:t>Optional Clauses</w:t>
      </w:r>
      <w:r>
        <w:t>:</w:t>
      </w:r>
      <w:r>
        <w:tab/>
      </w:r>
    </w:p>
    <w:p w14:paraId="136DBC0D" w14:textId="18BC78E0" w:rsidR="00BC4C36" w:rsidRDefault="00BC4C36" w:rsidP="009C59A1">
      <w:pPr>
        <w:pStyle w:val="GuideText-ASDEFCON"/>
      </w:pPr>
      <w:r>
        <w:t xml:space="preserve">When performing Preventive Maintenance of </w:t>
      </w:r>
      <w:r w:rsidR="0016702C">
        <w:t>Software</w:t>
      </w:r>
      <w:r>
        <w:t xml:space="preserve">, </w:t>
      </w:r>
      <w:r w:rsidR="00A10AAC">
        <w:t xml:space="preserve">which </w:t>
      </w:r>
      <w:r>
        <w:t xml:space="preserve">involves either a Minor Change or a Major Change, the Contractor shall comply with the requirements of this clause </w:t>
      </w:r>
      <w:r>
        <w:fldChar w:fldCharType="begin"/>
      </w:r>
      <w:r>
        <w:instrText xml:space="preserve"> REF _Ref319316708 \r \h  \* MERGEFORMAT </w:instrText>
      </w:r>
      <w:r>
        <w:fldChar w:fldCharType="separate"/>
      </w:r>
      <w:r w:rsidR="00F33556">
        <w:t>6.2.7</w:t>
      </w:r>
      <w:r>
        <w:fldChar w:fldCharType="end"/>
      </w:r>
      <w:r>
        <w:t xml:space="preserve"> in addition to the requirements of clauses </w:t>
      </w:r>
      <w:r>
        <w:fldChar w:fldCharType="begin"/>
      </w:r>
      <w:r>
        <w:instrText xml:space="preserve"> REF _Ref383522387 \r \h </w:instrText>
      </w:r>
      <w:r w:rsidR="009C59A1">
        <w:instrText xml:space="preserve"> \* MERGEFORMAT </w:instrText>
      </w:r>
      <w:r>
        <w:fldChar w:fldCharType="separate"/>
      </w:r>
      <w:r w:rsidR="00F33556">
        <w:t>6.2.4</w:t>
      </w:r>
      <w:r>
        <w:fldChar w:fldCharType="end"/>
      </w:r>
      <w:r>
        <w:t xml:space="preserve"> and </w:t>
      </w:r>
      <w:r w:rsidR="00330DEB">
        <w:fldChar w:fldCharType="begin"/>
      </w:r>
      <w:r w:rsidR="00330DEB">
        <w:instrText xml:space="preserve"> REF _Ref112144260 \r \h </w:instrText>
      </w:r>
      <w:r w:rsidR="00330DEB">
        <w:fldChar w:fldCharType="separate"/>
      </w:r>
      <w:r w:rsidR="00F33556">
        <w:t>6.2.5</w:t>
      </w:r>
      <w:r w:rsidR="00330DEB">
        <w:fldChar w:fldCharType="end"/>
      </w:r>
      <w:r>
        <w:t>.</w:t>
      </w:r>
    </w:p>
    <w:p w14:paraId="73D403F4" w14:textId="38A48D30" w:rsidR="00FB2FAD" w:rsidRDefault="00FB2FAD">
      <w:pPr>
        <w:pStyle w:val="heading"/>
      </w:pPr>
      <w:r>
        <w:fldChar w:fldCharType="begin"/>
      </w:r>
      <w:r>
        <w:instrText xml:space="preserve"> REF _Ref319316654 \r \h </w:instrText>
      </w:r>
      <w:r>
        <w:fldChar w:fldCharType="separate"/>
      </w:r>
      <w:r w:rsidR="00F33556">
        <w:t>6.2.8</w:t>
      </w:r>
      <w:r>
        <w:fldChar w:fldCharType="end"/>
      </w:r>
      <w:r>
        <w:tab/>
      </w:r>
      <w:r>
        <w:fldChar w:fldCharType="begin"/>
      </w:r>
      <w:r>
        <w:instrText xml:space="preserve"> REF _Ref319316654 \h </w:instrText>
      </w:r>
      <w:r>
        <w:fldChar w:fldCharType="separate"/>
      </w:r>
      <w:r w:rsidR="00F33556">
        <w:t>Additional Requirements for Corrective Maintenance Involving Change</w:t>
      </w:r>
      <w:r>
        <w:fldChar w:fldCharType="end"/>
      </w:r>
    </w:p>
    <w:p w14:paraId="27A8A18D" w14:textId="5FEB9383" w:rsidR="00C42E9A" w:rsidRDefault="00C42E9A" w:rsidP="009C59A1">
      <w:pPr>
        <w:pStyle w:val="GuideMarginHead-ASDEFCON"/>
      </w:pPr>
      <w:r w:rsidRPr="00A33760">
        <w:rPr>
          <w:u w:val="single"/>
        </w:rPr>
        <w:t>Status</w:t>
      </w:r>
      <w:r>
        <w:rPr>
          <w:rStyle w:val="MarginheadingChar"/>
        </w:rPr>
        <w:t>:</w:t>
      </w:r>
      <w:r>
        <w:tab/>
      </w:r>
      <w:r w:rsidR="00BD4320">
        <w:t xml:space="preserve">Optional (but required if clause </w:t>
      </w:r>
      <w:r w:rsidR="00461439">
        <w:fldChar w:fldCharType="begin"/>
      </w:r>
      <w:r w:rsidR="00461439">
        <w:instrText xml:space="preserve"> REF _Ref383522387 \r \h </w:instrText>
      </w:r>
      <w:r w:rsidR="00461439">
        <w:fldChar w:fldCharType="separate"/>
      </w:r>
      <w:r w:rsidR="00F33556">
        <w:t>6.2.4</w:t>
      </w:r>
      <w:r w:rsidR="00461439">
        <w:fldChar w:fldCharType="end"/>
      </w:r>
      <w:r w:rsidR="00BD4320">
        <w:t xml:space="preserve"> and/or clause </w:t>
      </w:r>
      <w:r w:rsidR="00962B7E">
        <w:fldChar w:fldCharType="begin"/>
      </w:r>
      <w:r w:rsidR="00962B7E">
        <w:instrText xml:space="preserve"> REF _Ref112144260 \r \h </w:instrText>
      </w:r>
      <w:r w:rsidR="00962B7E">
        <w:fldChar w:fldCharType="separate"/>
      </w:r>
      <w:r w:rsidR="00F33556">
        <w:t>6.2.5</w:t>
      </w:r>
      <w:r w:rsidR="00962B7E">
        <w:fldChar w:fldCharType="end"/>
      </w:r>
      <w:r w:rsidR="00BD4320">
        <w:t xml:space="preserve"> are included)</w:t>
      </w:r>
    </w:p>
    <w:p w14:paraId="0B4A6615" w14:textId="77777777" w:rsidR="00C42E9A" w:rsidRDefault="00C42E9A" w:rsidP="009C59A1">
      <w:pPr>
        <w:pStyle w:val="GuideMarginHead-ASDEFCON"/>
      </w:pPr>
      <w:r w:rsidRPr="00A33760">
        <w:rPr>
          <w:u w:val="single"/>
        </w:rPr>
        <w:t>Purpose</w:t>
      </w:r>
      <w:r>
        <w:rPr>
          <w:rStyle w:val="MarginheadingChar"/>
        </w:rPr>
        <w:t>:</w:t>
      </w:r>
      <w:r>
        <w:tab/>
        <w:t xml:space="preserve">To identify the </w:t>
      </w:r>
      <w:r w:rsidR="00BD4320">
        <w:t xml:space="preserve">additional </w:t>
      </w:r>
      <w:r>
        <w:t xml:space="preserve">requirements for undertaking the Corrective Maintenance of </w:t>
      </w:r>
      <w:r w:rsidR="0016702C">
        <w:t>Software</w:t>
      </w:r>
      <w:r w:rsidR="00BD4320">
        <w:t xml:space="preserve"> as part of a Minor Change or Major Change</w:t>
      </w:r>
      <w:r>
        <w:t>.</w:t>
      </w:r>
    </w:p>
    <w:p w14:paraId="403AEE86" w14:textId="77777777" w:rsidR="00C42E9A" w:rsidRDefault="00C42E9A" w:rsidP="009C59A1">
      <w:pPr>
        <w:pStyle w:val="GuideMarginHead-ASDEFCON"/>
      </w:pPr>
      <w:r w:rsidRPr="009C59A1">
        <w:rPr>
          <w:u w:val="single"/>
        </w:rPr>
        <w:t>Policy</w:t>
      </w:r>
      <w:r>
        <w:rPr>
          <w:rStyle w:val="MarginheadingChar"/>
        </w:rPr>
        <w:t>:</w:t>
      </w:r>
      <w:r>
        <w:tab/>
        <w:t>Nil</w:t>
      </w:r>
    </w:p>
    <w:p w14:paraId="2FDD5BAE" w14:textId="0CA94A39" w:rsidR="00C42E9A" w:rsidRDefault="00C42E9A" w:rsidP="009C59A1">
      <w:pPr>
        <w:pStyle w:val="GuideMarginHead-ASDEFCON"/>
      </w:pPr>
      <w:r w:rsidRPr="00A33760">
        <w:rPr>
          <w:u w:val="single"/>
        </w:rPr>
        <w:t>Guidance</w:t>
      </w:r>
      <w:r>
        <w:rPr>
          <w:rStyle w:val="MarginheadingChar"/>
        </w:rPr>
        <w:t>:</w:t>
      </w:r>
      <w:r>
        <w:tab/>
        <w:t xml:space="preserve">Corrective Maintenance in this DSD has the meaning from </w:t>
      </w:r>
      <w:r w:rsidRPr="00DF24C2">
        <w:t>ISO/IE</w:t>
      </w:r>
      <w:r>
        <w:t xml:space="preserve">C </w:t>
      </w:r>
      <w:r w:rsidRPr="00135C26">
        <w:t>14764</w:t>
      </w:r>
      <w:r>
        <w:t xml:space="preserve">, being the </w:t>
      </w:r>
      <w:r w:rsidR="00714E38">
        <w:t>‘</w:t>
      </w:r>
      <w:r w:rsidRPr="00590B4B">
        <w:t xml:space="preserve">modification of a </w:t>
      </w:r>
      <w:r w:rsidR="0016702C">
        <w:t>Software</w:t>
      </w:r>
      <w:r w:rsidRPr="00590B4B">
        <w:t xml:space="preserve"> product performed after delivery to correct discovered problems</w:t>
      </w:r>
      <w:r w:rsidR="00714E38">
        <w:t>’</w:t>
      </w:r>
      <w:r>
        <w:t xml:space="preserve">.  Corrective Maintenance is different to other forms of </w:t>
      </w:r>
      <w:r w:rsidR="0016702C">
        <w:t>Software</w:t>
      </w:r>
      <w:r>
        <w:t xml:space="preserve"> maintenance in that the </w:t>
      </w:r>
      <w:r w:rsidR="0016702C">
        <w:t>Software</w:t>
      </w:r>
      <w:r>
        <w:t xml:space="preserve"> is not functioning and this will </w:t>
      </w:r>
      <w:r w:rsidR="00461439">
        <w:t xml:space="preserve">most likely </w:t>
      </w:r>
      <w:r>
        <w:t>be noticeable and reported by the operator / user through a help desk.</w:t>
      </w:r>
      <w:r w:rsidR="00C46C77">
        <w:t xml:space="preserve">  Corrective Maintenance may be performed as either a Minor Change </w:t>
      </w:r>
      <w:r w:rsidR="00BD4320">
        <w:t xml:space="preserve">(to achieve an existing Baseline) </w:t>
      </w:r>
      <w:r w:rsidR="00C46C77">
        <w:t>or</w:t>
      </w:r>
      <w:r w:rsidR="000548A0">
        <w:t xml:space="preserve">, if the solution requires </w:t>
      </w:r>
      <w:r w:rsidR="00461439">
        <w:t xml:space="preserve">a </w:t>
      </w:r>
      <w:r w:rsidR="000548A0">
        <w:t>significant or functional change, a</w:t>
      </w:r>
      <w:r w:rsidR="00C46C77">
        <w:t xml:space="preserve"> Major Change.</w:t>
      </w:r>
    </w:p>
    <w:p w14:paraId="5A12E33F" w14:textId="77777777" w:rsidR="00C42E9A" w:rsidRDefault="00C42E9A" w:rsidP="009C59A1">
      <w:pPr>
        <w:pStyle w:val="GuideText-ASDEFCON"/>
      </w:pPr>
      <w:r>
        <w:t>Corrective Maintenance includes the rectification of faults / latent defects remaining from initial development, possibly a Contract (Acquisition)</w:t>
      </w:r>
      <w:r w:rsidR="00611809">
        <w:t xml:space="preserve"> or a previous in-service development program</w:t>
      </w:r>
      <w:r>
        <w:t>.  Warranty conditions from the Contract (Acquisition)</w:t>
      </w:r>
      <w:r w:rsidR="00611809">
        <w:t>, or a preceding Contract (Support),</w:t>
      </w:r>
      <w:r>
        <w:t xml:space="preserve"> may therefore be applicable and result in some tasks being performed under warranty instead of </w:t>
      </w:r>
      <w:r w:rsidR="00BD4320">
        <w:t>being</w:t>
      </w:r>
      <w:r>
        <w:t xml:space="preserve"> charge</w:t>
      </w:r>
      <w:r w:rsidR="00611809">
        <w:t>d</w:t>
      </w:r>
      <w:r w:rsidR="00BD4320">
        <w:t xml:space="preserve"> under this Contract</w:t>
      </w:r>
      <w:r>
        <w:t xml:space="preserve">.  If so, drafters should </w:t>
      </w:r>
      <w:r w:rsidR="00611809">
        <w:t xml:space="preserve">investigate the terms of extant Warranties and </w:t>
      </w:r>
      <w:r>
        <w:t xml:space="preserve">seek advice regarding appropriate Warranty clauses for the </w:t>
      </w:r>
      <w:r w:rsidR="0016702C">
        <w:t>Software</w:t>
      </w:r>
      <w:r>
        <w:t xml:space="preserve"> that was developed under earlier contracts – a suggested clause is included in the optional clauses below.</w:t>
      </w:r>
    </w:p>
    <w:p w14:paraId="21A4DB34" w14:textId="31502022" w:rsidR="00510F48" w:rsidRDefault="00FF7DDB" w:rsidP="009C59A1">
      <w:pPr>
        <w:pStyle w:val="GuideText-ASDEFCON"/>
      </w:pPr>
      <w:r>
        <w:t xml:space="preserve">Clause </w:t>
      </w:r>
      <w:r>
        <w:fldChar w:fldCharType="begin"/>
      </w:r>
      <w:r>
        <w:instrText xml:space="preserve"> REF _Ref326748605 \r \h </w:instrText>
      </w:r>
      <w:r w:rsidR="009C59A1">
        <w:instrText xml:space="preserve"> \* MERGEFORMAT </w:instrText>
      </w:r>
      <w:r>
        <w:fldChar w:fldCharType="separate"/>
      </w:r>
      <w:r w:rsidR="00F33556">
        <w:t>6.2.8.2</w:t>
      </w:r>
      <w:r>
        <w:fldChar w:fldCharType="end"/>
      </w:r>
      <w:r>
        <w:t xml:space="preserve"> </w:t>
      </w:r>
      <w:r w:rsidR="00461439">
        <w:t xml:space="preserve">is an optional clause that </w:t>
      </w:r>
      <w:r>
        <w:t xml:space="preserve">refers to </w:t>
      </w:r>
      <w:r w:rsidR="00461439">
        <w:t xml:space="preserve">the </w:t>
      </w:r>
      <w:r>
        <w:t xml:space="preserve">Failure classifications and </w:t>
      </w:r>
      <w:r w:rsidR="00461439">
        <w:t xml:space="preserve">service request </w:t>
      </w:r>
      <w:r>
        <w:t xml:space="preserve">resolution times </w:t>
      </w:r>
      <w:r w:rsidR="00EC3EE8">
        <w:t>that are defined under clause 6.2.4 of</w:t>
      </w:r>
      <w:r>
        <w:t xml:space="preserve"> DSD-OPS-HLPDSK.</w:t>
      </w:r>
      <w:r w:rsidR="00EC3EE8">
        <w:t xml:space="preserve">  R</w:t>
      </w:r>
      <w:r>
        <w:t xml:space="preserve">esolution times for the </w:t>
      </w:r>
      <w:r w:rsidR="00EC3EE8">
        <w:t>various F</w:t>
      </w:r>
      <w:r>
        <w:t>ailure classifications</w:t>
      </w:r>
      <w:r w:rsidR="00EC3EE8">
        <w:t xml:space="preserve"> include the time taken to perform any associated Corrective Maintenance</w:t>
      </w:r>
      <w:r w:rsidR="001F2AB8">
        <w:t xml:space="preserve">.  However, a user’s service request may be ‘resolved’ via a workaround solution while a permanent solution, involving a </w:t>
      </w:r>
      <w:r w:rsidR="0016702C">
        <w:t>Software</w:t>
      </w:r>
      <w:r w:rsidR="001F2AB8">
        <w:t xml:space="preserve"> change or other action, is found</w:t>
      </w:r>
      <w:r w:rsidR="00EC3EE8">
        <w:t>.</w:t>
      </w:r>
      <w:r>
        <w:t xml:space="preserve">  </w:t>
      </w:r>
      <w:r w:rsidR="00510F48">
        <w:t>Note that</w:t>
      </w:r>
      <w:r w:rsidR="00233A66">
        <w:t xml:space="preserve"> the Commonwealth </w:t>
      </w:r>
      <w:r w:rsidR="00510F48">
        <w:t>may</w:t>
      </w:r>
      <w:r w:rsidR="00233A66">
        <w:t xml:space="preserve"> agree to an alternative schedule</w:t>
      </w:r>
      <w:r w:rsidR="00510F48">
        <w:t xml:space="preserve"> </w:t>
      </w:r>
      <w:r w:rsidR="00233A66">
        <w:t>through the Approval of a SWCP</w:t>
      </w:r>
      <w:r w:rsidR="00510F48">
        <w:t xml:space="preserve"> or by scheduling the development and release of the change for a particular Software Release (when </w:t>
      </w:r>
      <w:r w:rsidR="005D6E24">
        <w:t xml:space="preserve">the Software Release clause in this DSD is </w:t>
      </w:r>
      <w:r w:rsidR="00510F48">
        <w:t>included)</w:t>
      </w:r>
      <w:r w:rsidR="00233A66">
        <w:t>.</w:t>
      </w:r>
    </w:p>
    <w:p w14:paraId="4C7A2245" w14:textId="58A9C382" w:rsidR="00C42E9A" w:rsidRDefault="005D6E24" w:rsidP="009C59A1">
      <w:pPr>
        <w:pStyle w:val="GuideText-ASDEFCON"/>
      </w:pPr>
      <w:r>
        <w:t>Where changes will need to be undertaken within the resolution times specified for the help desk</w:t>
      </w:r>
      <w:r w:rsidR="00EC3EE8">
        <w:t xml:space="preserve">, drafters need to tailor DSD-OPS-HSPDSK cognisant </w:t>
      </w:r>
      <w:r w:rsidR="004F3AF3">
        <w:t xml:space="preserve">that </w:t>
      </w:r>
      <w:r>
        <w:t xml:space="preserve">a </w:t>
      </w:r>
      <w:r w:rsidR="00EC3EE8">
        <w:t xml:space="preserve">resolution </w:t>
      </w:r>
      <w:r w:rsidR="004F3AF3">
        <w:t xml:space="preserve">may need to </w:t>
      </w:r>
      <w:r w:rsidR="00EC3EE8">
        <w:t xml:space="preserve">be met through </w:t>
      </w:r>
      <w:r w:rsidR="0016702C">
        <w:t>Software</w:t>
      </w:r>
      <w:r w:rsidR="00EC3EE8">
        <w:t xml:space="preserve"> changes </w:t>
      </w:r>
      <w:r w:rsidR="004F3AF3">
        <w:t>provided in accordance with this</w:t>
      </w:r>
      <w:r w:rsidR="00EC3EE8">
        <w:t xml:space="preserve"> DSD (and </w:t>
      </w:r>
      <w:r w:rsidR="004F3AF3">
        <w:t xml:space="preserve">also </w:t>
      </w:r>
      <w:r w:rsidR="00EC3EE8">
        <w:t xml:space="preserve">systems administration activities under DSD-MNT-SA, when applicable).  </w:t>
      </w:r>
      <w:r w:rsidR="00C42E9A">
        <w:t xml:space="preserve">Drafters need to insert </w:t>
      </w:r>
      <w:r w:rsidR="00EC3EE8">
        <w:t xml:space="preserve">resolution </w:t>
      </w:r>
      <w:r w:rsidR="00C42E9A">
        <w:t>times into</w:t>
      </w:r>
      <w:r w:rsidR="00EC3EE8">
        <w:t xml:space="preserve"> the table</w:t>
      </w:r>
      <w:r w:rsidR="00C42E9A">
        <w:t xml:space="preserve"> and define ‘Mission Critical Capabilities</w:t>
      </w:r>
      <w:r w:rsidR="00714E38">
        <w:t>’</w:t>
      </w:r>
      <w:r w:rsidR="00C42E9A">
        <w:t xml:space="preserve"> and </w:t>
      </w:r>
      <w:r w:rsidR="00714E38">
        <w:t>‘</w:t>
      </w:r>
      <w:r w:rsidR="00C42E9A">
        <w:t>Non Mission Critical Capabilities</w:t>
      </w:r>
      <w:r w:rsidR="00714E38">
        <w:t>’</w:t>
      </w:r>
      <w:r w:rsidR="00EC3EE8">
        <w:t xml:space="preserve"> within the Glossary</w:t>
      </w:r>
      <w:r w:rsidR="00C42E9A">
        <w:t>.</w:t>
      </w:r>
      <w:r w:rsidR="00EC3EE8">
        <w:t xml:space="preserve">  If help desk Services ar</w:t>
      </w:r>
      <w:r w:rsidR="00EA365D">
        <w:t>e not included in the Contract</w:t>
      </w:r>
      <w:r w:rsidR="00EC3EE8">
        <w:t>, then</w:t>
      </w:r>
      <w:r w:rsidR="00EA365D">
        <w:t xml:space="preserve"> the drafter may need to transfer the table and associated clauses to clause </w:t>
      </w:r>
      <w:r w:rsidR="00EA365D">
        <w:fldChar w:fldCharType="begin"/>
      </w:r>
      <w:r w:rsidR="00EA365D">
        <w:instrText xml:space="preserve"> REF _Ref319316654 \r \h </w:instrText>
      </w:r>
      <w:r w:rsidR="009C59A1">
        <w:instrText xml:space="preserve"> \* MERGEFORMAT </w:instrText>
      </w:r>
      <w:r w:rsidR="00EA365D">
        <w:fldChar w:fldCharType="separate"/>
      </w:r>
      <w:r w:rsidR="00F33556">
        <w:t>6.2.8</w:t>
      </w:r>
      <w:r w:rsidR="00EA365D">
        <w:fldChar w:fldCharType="end"/>
      </w:r>
      <w:r w:rsidR="00EA365D">
        <w:t xml:space="preserve"> of this DSD, or develop an alternative solution.</w:t>
      </w:r>
    </w:p>
    <w:p w14:paraId="04819CBE" w14:textId="77777777" w:rsidR="00C42E9A" w:rsidRDefault="00EA365D" w:rsidP="009C59A1">
      <w:pPr>
        <w:pStyle w:val="GuideText-ASDEFCON"/>
      </w:pPr>
      <w:r>
        <w:t xml:space="preserve">The table from DSD-OPS-HSPDSK </w:t>
      </w:r>
      <w:r w:rsidR="00C42E9A">
        <w:t xml:space="preserve">enables a severity </w:t>
      </w:r>
      <w:r>
        <w:t xml:space="preserve">class </w:t>
      </w:r>
      <w:r w:rsidR="00C42E9A">
        <w:t xml:space="preserve">4 </w:t>
      </w:r>
      <w:r>
        <w:t xml:space="preserve">Failure </w:t>
      </w:r>
      <w:r w:rsidR="00C42E9A">
        <w:t xml:space="preserve">to be addressed in a subsequent </w:t>
      </w:r>
      <w:r>
        <w:t>S</w:t>
      </w:r>
      <w:r w:rsidR="00C42E9A">
        <w:t xml:space="preserve">oftware </w:t>
      </w:r>
      <w:r>
        <w:t>R</w:t>
      </w:r>
      <w:r w:rsidR="00C42E9A">
        <w:t>elease.  Drafters should insert the appropriate timeframes into this clause while considering the possibility of minor corrections delaying the testing and roll</w:t>
      </w:r>
      <w:r w:rsidR="004D47DD">
        <w:t>-</w:t>
      </w:r>
      <w:r w:rsidR="00C42E9A">
        <w:t>out of the release, should the time period be too short.</w:t>
      </w:r>
    </w:p>
    <w:p w14:paraId="7B66D92C" w14:textId="77777777" w:rsidR="004F3AF3" w:rsidRDefault="004F3AF3" w:rsidP="009C59A1">
      <w:pPr>
        <w:pStyle w:val="GuideText-ASDEFCON"/>
      </w:pPr>
      <w:r>
        <w:t xml:space="preserve">Another additional requirement that may be added to this clause is the need to confirm if a Failure would be more appropriately addressed by the warranty provisions of a preceding contract, such as the Contract (Acquisition) under which the </w:t>
      </w:r>
      <w:r w:rsidR="0016702C">
        <w:t>Software</w:t>
      </w:r>
      <w:r>
        <w:t xml:space="preserve"> was developed.  Drafters may copy the optional clause (below) to the clauses to be used as the basis for developing this requirement.</w:t>
      </w:r>
    </w:p>
    <w:p w14:paraId="33A65702" w14:textId="77777777" w:rsidR="00C42E9A" w:rsidRDefault="00C42E9A" w:rsidP="00482CED">
      <w:pPr>
        <w:pStyle w:val="GuideMarginHead-ASDEFCON"/>
      </w:pPr>
      <w:r w:rsidRPr="00482CED">
        <w:rPr>
          <w:u w:val="single"/>
        </w:rPr>
        <w:t>Related Clauses/ Documents</w:t>
      </w:r>
      <w:r>
        <w:t>:</w:t>
      </w:r>
    </w:p>
    <w:p w14:paraId="0F64C278" w14:textId="707847B3" w:rsidR="00EE0477" w:rsidRDefault="00EE0477" w:rsidP="00AD0D15">
      <w:pPr>
        <w:pStyle w:val="GuideText-ASDEFCON"/>
      </w:pPr>
      <w:r>
        <w:t xml:space="preserve">Clause </w:t>
      </w:r>
      <w:r>
        <w:fldChar w:fldCharType="begin"/>
      </w:r>
      <w:r>
        <w:instrText xml:space="preserve"> REF _Ref383522387 \r \h </w:instrText>
      </w:r>
      <w:r w:rsidR="00AD0D15">
        <w:instrText xml:space="preserve"> \* MERGEFORMAT </w:instrText>
      </w:r>
      <w:r>
        <w:fldChar w:fldCharType="separate"/>
      </w:r>
      <w:r w:rsidR="00F33556">
        <w:t>6.2.4</w:t>
      </w:r>
      <w:r>
        <w:fldChar w:fldCharType="end"/>
      </w:r>
      <w:r>
        <w:t xml:space="preserve">, </w:t>
      </w:r>
      <w:r>
        <w:fldChar w:fldCharType="begin"/>
      </w:r>
      <w:r>
        <w:instrText xml:space="preserve"> REF _Ref383522387 \h </w:instrText>
      </w:r>
      <w:r w:rsidR="00AD0D15">
        <w:instrText xml:space="preserve"> \* MERGEFORMAT </w:instrText>
      </w:r>
      <w:r>
        <w:fldChar w:fldCharType="separate"/>
      </w:r>
      <w:r w:rsidR="00F33556">
        <w:t>Development of Minor Changes to Software</w:t>
      </w:r>
      <w:r>
        <w:fldChar w:fldCharType="end"/>
      </w:r>
    </w:p>
    <w:p w14:paraId="278527CC" w14:textId="09269FC0" w:rsidR="00EE0477" w:rsidRDefault="00EE0477" w:rsidP="00962B7E">
      <w:pPr>
        <w:pStyle w:val="GuideText-ASDEFCON"/>
      </w:pPr>
      <w:r>
        <w:t xml:space="preserve">Clause </w:t>
      </w:r>
      <w:r w:rsidR="00962B7E">
        <w:fldChar w:fldCharType="begin"/>
      </w:r>
      <w:r w:rsidR="00962B7E">
        <w:instrText xml:space="preserve"> REF _Ref112144260 \r \h </w:instrText>
      </w:r>
      <w:r w:rsidR="00962B7E">
        <w:fldChar w:fldCharType="separate"/>
      </w:r>
      <w:r w:rsidR="00F33556">
        <w:t>6.2.5</w:t>
      </w:r>
      <w:r w:rsidR="00962B7E">
        <w:fldChar w:fldCharType="end"/>
      </w:r>
      <w:r w:rsidR="00962B7E">
        <w:t xml:space="preserve">, </w:t>
      </w:r>
      <w:r w:rsidR="00962B7E">
        <w:fldChar w:fldCharType="begin"/>
      </w:r>
      <w:r w:rsidR="00962B7E">
        <w:instrText xml:space="preserve"> REF _Ref112144260 \h </w:instrText>
      </w:r>
      <w:r w:rsidR="00962B7E">
        <w:fldChar w:fldCharType="separate"/>
      </w:r>
      <w:r w:rsidR="00F33556">
        <w:t>Development of Major Changes to Software</w:t>
      </w:r>
      <w:r w:rsidR="00962B7E">
        <w:fldChar w:fldCharType="end"/>
      </w:r>
      <w:r>
        <w:t xml:space="preserve"> </w:t>
      </w:r>
    </w:p>
    <w:p w14:paraId="3A548B69" w14:textId="77777777" w:rsidR="00C42E9A" w:rsidRDefault="00C42E9A" w:rsidP="00AD0D15">
      <w:pPr>
        <w:pStyle w:val="GuideText-ASDEFCON"/>
      </w:pPr>
      <w:r>
        <w:t xml:space="preserve">Clause </w:t>
      </w:r>
      <w:r w:rsidR="00264683">
        <w:t>8.1</w:t>
      </w:r>
      <w:r>
        <w:t xml:space="preserve"> Notification of Defects and </w:t>
      </w:r>
      <w:r w:rsidR="00264683">
        <w:t>8.2</w:t>
      </w:r>
      <w:r>
        <w:t xml:space="preserve"> Latent Defects of the COC (which may require amendment for defects arising from previous contracts)</w:t>
      </w:r>
    </w:p>
    <w:p w14:paraId="58750DDD" w14:textId="4F637B8E" w:rsidR="00C42E9A" w:rsidRDefault="00C42E9A" w:rsidP="00AD0D15">
      <w:pPr>
        <w:pStyle w:val="GuideText-ASDEFCON"/>
      </w:pPr>
      <w:r>
        <w:t>Section 5 of Annex A to the SOW, Software</w:t>
      </w:r>
      <w:r w:rsidR="009D0C7B">
        <w:t xml:space="preserve"> </w:t>
      </w:r>
      <w:r w:rsidR="00E926FE">
        <w:t>Products</w:t>
      </w:r>
    </w:p>
    <w:p w14:paraId="1DA1C582" w14:textId="77777777" w:rsidR="00FF7DDB" w:rsidRDefault="00FF7DDB" w:rsidP="00AD0D15">
      <w:pPr>
        <w:pStyle w:val="GuideText-ASDEFCON"/>
      </w:pPr>
      <w:r>
        <w:t>DSD-OPS-HLPDSK</w:t>
      </w:r>
    </w:p>
    <w:p w14:paraId="6222C71E" w14:textId="77777777" w:rsidR="00C42E9A" w:rsidRDefault="00C42E9A" w:rsidP="00AD0D15">
      <w:pPr>
        <w:pStyle w:val="GuideText-ASDEFCON"/>
      </w:pPr>
      <w:r>
        <w:t>DSD-ENG-CSC, Contractor Standing Capability</w:t>
      </w:r>
    </w:p>
    <w:p w14:paraId="6B3DC142" w14:textId="77777777" w:rsidR="00C42E9A" w:rsidRDefault="00C42E9A" w:rsidP="00AD0D15">
      <w:pPr>
        <w:pStyle w:val="GuideText-ASDEFCON"/>
      </w:pPr>
      <w:r>
        <w:t>DID-</w:t>
      </w:r>
      <w:r w:rsidR="00FE38C6">
        <w:t>ILS</w:t>
      </w:r>
      <w:r>
        <w:t>-SW-SWSP and DID-ENG-CEMP</w:t>
      </w:r>
    </w:p>
    <w:p w14:paraId="3B2BE861" w14:textId="77777777" w:rsidR="00C42E9A" w:rsidRDefault="00C42E9A" w:rsidP="00482CED">
      <w:pPr>
        <w:pStyle w:val="GuideMarginHead-ASDEFCON"/>
      </w:pPr>
      <w:r w:rsidRPr="00482CED">
        <w:rPr>
          <w:u w:val="single"/>
        </w:rPr>
        <w:t>Optional Clauses</w:t>
      </w:r>
      <w:r>
        <w:t>:</w:t>
      </w:r>
      <w:r>
        <w:tab/>
      </w:r>
    </w:p>
    <w:p w14:paraId="1E7E9E31" w14:textId="77777777" w:rsidR="00C42E9A" w:rsidRPr="009A4020" w:rsidRDefault="00C42E9A" w:rsidP="00AD0D15">
      <w:pPr>
        <w:pStyle w:val="GuideText-ASDEFCON"/>
      </w:pPr>
      <w:r w:rsidRPr="00AD0D15">
        <w:rPr>
          <w:i/>
        </w:rPr>
        <w:t>If Warranty is to be considered before performing Corrective Maintenance</w:t>
      </w:r>
      <w:r w:rsidRPr="009A4020">
        <w:t>:</w:t>
      </w:r>
    </w:p>
    <w:p w14:paraId="7A87862E" w14:textId="77777777" w:rsidR="00C42E9A" w:rsidRDefault="00C42E9A" w:rsidP="00AD0D15">
      <w:pPr>
        <w:pStyle w:val="GuideText-ASDEFCON"/>
      </w:pPr>
      <w:r>
        <w:t xml:space="preserve">Prior to commencing a Corrective Maintenance task, the Contractor shall notify the Commonwealth Representative </w:t>
      </w:r>
      <w:r w:rsidRPr="006B7CEE">
        <w:t xml:space="preserve">regarding the </w:t>
      </w:r>
      <w:r>
        <w:t>applicability of Warranty from preceding contracts.</w:t>
      </w:r>
    </w:p>
    <w:p w14:paraId="3C337E62" w14:textId="78E06183" w:rsidR="00FB2FAD" w:rsidRDefault="00962B7E" w:rsidP="00962B7E">
      <w:pPr>
        <w:pStyle w:val="heading"/>
      </w:pPr>
      <w:r>
        <w:rPr>
          <w:b w:val="0"/>
        </w:rPr>
        <w:fldChar w:fldCharType="begin"/>
      </w:r>
      <w:r>
        <w:instrText xml:space="preserve"> REF _Ref112144967 \r \h </w:instrText>
      </w:r>
      <w:r>
        <w:rPr>
          <w:b w:val="0"/>
        </w:rPr>
      </w:r>
      <w:r>
        <w:rPr>
          <w:b w:val="0"/>
        </w:rPr>
        <w:fldChar w:fldCharType="separate"/>
      </w:r>
      <w:r w:rsidR="00F33556">
        <w:t>6.2.9</w:t>
      </w:r>
      <w:r>
        <w:rPr>
          <w:b w:val="0"/>
        </w:rPr>
        <w:fldChar w:fldCharType="end"/>
      </w:r>
      <w:r>
        <w:tab/>
      </w:r>
      <w:r>
        <w:rPr>
          <w:b w:val="0"/>
        </w:rPr>
        <w:fldChar w:fldCharType="begin"/>
      </w:r>
      <w:r>
        <w:instrText xml:space="preserve"> REF _Ref112144967 \h </w:instrText>
      </w:r>
      <w:r>
        <w:rPr>
          <w:b w:val="0"/>
        </w:rPr>
      </w:r>
      <w:r>
        <w:rPr>
          <w:b w:val="0"/>
        </w:rPr>
        <w:fldChar w:fldCharType="separate"/>
      </w:r>
      <w:r w:rsidR="00F33556">
        <w:t>Additional Requirements for Adaptive Maintenance Involving Change</w:t>
      </w:r>
      <w:r>
        <w:rPr>
          <w:b w:val="0"/>
        </w:rPr>
        <w:fldChar w:fldCharType="end"/>
      </w:r>
    </w:p>
    <w:p w14:paraId="1E845031" w14:textId="3A4ADF39" w:rsidR="00C42E9A" w:rsidRDefault="00C42E9A" w:rsidP="00AD0D15">
      <w:pPr>
        <w:pStyle w:val="GuideMarginHead-ASDEFCON"/>
      </w:pPr>
      <w:r w:rsidRPr="00A33760">
        <w:rPr>
          <w:u w:val="single"/>
        </w:rPr>
        <w:t>Status</w:t>
      </w:r>
      <w:r>
        <w:rPr>
          <w:rStyle w:val="MarginheadingChar"/>
        </w:rPr>
        <w:t>:</w:t>
      </w:r>
      <w:r>
        <w:tab/>
      </w:r>
      <w:r w:rsidR="00BD4320">
        <w:t xml:space="preserve">Optional (but required if clause </w:t>
      </w:r>
      <w:r w:rsidR="00E978BD">
        <w:fldChar w:fldCharType="begin"/>
      </w:r>
      <w:r w:rsidR="00E978BD">
        <w:instrText xml:space="preserve"> REF _Ref112144260 \r \h </w:instrText>
      </w:r>
      <w:r w:rsidR="00E978BD">
        <w:fldChar w:fldCharType="separate"/>
      </w:r>
      <w:r w:rsidR="00F33556">
        <w:t>6.2.5</w:t>
      </w:r>
      <w:r w:rsidR="00E978BD">
        <w:fldChar w:fldCharType="end"/>
      </w:r>
      <w:r w:rsidR="00BD4320">
        <w:t xml:space="preserve"> is included)</w:t>
      </w:r>
    </w:p>
    <w:p w14:paraId="5505326E" w14:textId="77777777" w:rsidR="00C42E9A" w:rsidRDefault="00C42E9A" w:rsidP="00AD0D15">
      <w:pPr>
        <w:pStyle w:val="GuideMarginHead-ASDEFCON"/>
      </w:pPr>
      <w:r w:rsidRPr="00A33760">
        <w:rPr>
          <w:u w:val="single"/>
        </w:rPr>
        <w:t>Purpose</w:t>
      </w:r>
      <w:r>
        <w:rPr>
          <w:rStyle w:val="MarginheadingChar"/>
        </w:rPr>
        <w:t>:</w:t>
      </w:r>
      <w:r>
        <w:tab/>
        <w:t xml:space="preserve">To identify </w:t>
      </w:r>
      <w:r w:rsidR="00BD4320">
        <w:t xml:space="preserve">additional </w:t>
      </w:r>
      <w:r>
        <w:t>requirement</w:t>
      </w:r>
      <w:r w:rsidR="00BD4320">
        <w:t>s</w:t>
      </w:r>
      <w:r>
        <w:t xml:space="preserve"> for undertaking the Adaptive Maintenance of </w:t>
      </w:r>
      <w:r w:rsidR="0016702C">
        <w:t>Software</w:t>
      </w:r>
      <w:r w:rsidR="00BD4320">
        <w:t xml:space="preserve"> as part of a Major Change</w:t>
      </w:r>
      <w:r>
        <w:t>.</w:t>
      </w:r>
    </w:p>
    <w:p w14:paraId="436C7C81" w14:textId="77777777" w:rsidR="00C42E9A" w:rsidRDefault="00C42E9A" w:rsidP="00AD0D15">
      <w:pPr>
        <w:pStyle w:val="GuideMarginHead-ASDEFCON"/>
      </w:pPr>
      <w:r w:rsidRPr="00AD0D15">
        <w:rPr>
          <w:u w:val="single"/>
        </w:rPr>
        <w:t>Policy:</w:t>
      </w:r>
      <w:r>
        <w:tab/>
        <w:t>Nil</w:t>
      </w:r>
    </w:p>
    <w:p w14:paraId="33F132D6" w14:textId="3BD45983" w:rsidR="00C42E9A" w:rsidRDefault="00C42E9A" w:rsidP="00AD0D15">
      <w:pPr>
        <w:pStyle w:val="GuideMarginHead-ASDEFCON"/>
      </w:pPr>
      <w:r w:rsidRPr="00A33760">
        <w:rPr>
          <w:u w:val="single"/>
        </w:rPr>
        <w:t>Guidance</w:t>
      </w:r>
      <w:r>
        <w:rPr>
          <w:rStyle w:val="MarginheadingChar"/>
        </w:rPr>
        <w:t>:</w:t>
      </w:r>
      <w:r>
        <w:tab/>
        <w:t xml:space="preserve">Adaptive Maintenance </w:t>
      </w:r>
      <w:r w:rsidR="007C3A1B">
        <w:t>is defined in the Glossary to</w:t>
      </w:r>
      <w:r>
        <w:t xml:space="preserve"> have the meaning given by </w:t>
      </w:r>
      <w:r w:rsidRPr="00DF24C2">
        <w:t>ISO/IE</w:t>
      </w:r>
      <w:r>
        <w:t xml:space="preserve">C </w:t>
      </w:r>
      <w:r w:rsidRPr="00DF24C2">
        <w:t>14764</w:t>
      </w:r>
      <w:r>
        <w:t xml:space="preserve">.  </w:t>
      </w:r>
      <w:r w:rsidR="007C3A1B">
        <w:t>I</w:t>
      </w:r>
      <w:r>
        <w:t>t is generally expected that the need for these maintenance activities will be identified by system administrators / the Contractor</w:t>
      </w:r>
      <w:r w:rsidR="000548A0">
        <w:t>.</w:t>
      </w:r>
      <w:r>
        <w:t xml:space="preserve"> </w:t>
      </w:r>
      <w:r w:rsidR="000548A0">
        <w:t xml:space="preserve"> F</w:t>
      </w:r>
      <w:r>
        <w:t xml:space="preserve">or example, the need </w:t>
      </w:r>
      <w:r w:rsidR="000548A0">
        <w:t>may be</w:t>
      </w:r>
      <w:r>
        <w:t xml:space="preserve"> identified when a proposed third-party </w:t>
      </w:r>
      <w:r w:rsidR="0016702C">
        <w:t>Software</w:t>
      </w:r>
      <w:r>
        <w:t xml:space="preserve"> </w:t>
      </w:r>
      <w:r w:rsidR="003966B9">
        <w:t xml:space="preserve">Update </w:t>
      </w:r>
      <w:r>
        <w:t xml:space="preserve">or change to the standard operating environment (not yet rolled-out) is expected to impact on the </w:t>
      </w:r>
      <w:r w:rsidR="0016702C">
        <w:t>Software</w:t>
      </w:r>
      <w:r>
        <w:t xml:space="preserve"> Products supported by the Contractor.</w:t>
      </w:r>
      <w:r w:rsidR="00C46C77">
        <w:t xml:space="preserve">  As </w:t>
      </w:r>
      <w:r w:rsidR="007C3A1B">
        <w:t>this</w:t>
      </w:r>
      <w:r w:rsidR="00C46C77">
        <w:t xml:space="preserve"> requires a change in the function of </w:t>
      </w:r>
      <w:r w:rsidR="007C3A1B">
        <w:t xml:space="preserve">the supported </w:t>
      </w:r>
      <w:r w:rsidR="0016702C">
        <w:t>Software</w:t>
      </w:r>
      <w:r w:rsidR="00C46C77">
        <w:t>, Adaptive Maintenance is defined as a Major Change.</w:t>
      </w:r>
    </w:p>
    <w:p w14:paraId="47380AA4" w14:textId="77777777" w:rsidR="00C42E9A" w:rsidRDefault="00C42E9A" w:rsidP="00AD0D15">
      <w:pPr>
        <w:pStyle w:val="GuideText-ASDEFCON"/>
      </w:pPr>
      <w:r>
        <w:t>The drafter should review the Glossary (Attachment M) definition</w:t>
      </w:r>
      <w:r w:rsidR="000548A0">
        <w:t xml:space="preserve"> for Adaptive Maintenance</w:t>
      </w:r>
      <w:r>
        <w:t xml:space="preserve">.  The core definition from </w:t>
      </w:r>
      <w:r w:rsidRPr="00DF24C2">
        <w:t>ISO/IE</w:t>
      </w:r>
      <w:r>
        <w:t xml:space="preserve">C </w:t>
      </w:r>
      <w:r w:rsidRPr="00DF24C2">
        <w:t>14764</w:t>
      </w:r>
      <w:r>
        <w:t xml:space="preserve"> should be retained; however, further clarity may be required, depending on the nature of the </w:t>
      </w:r>
      <w:r w:rsidR="0016702C">
        <w:t>Software</w:t>
      </w:r>
      <w:r>
        <w:t xml:space="preserve"> Products </w:t>
      </w:r>
      <w:r w:rsidR="000548A0">
        <w:t>Being</w:t>
      </w:r>
      <w:r>
        <w:t xml:space="preserve"> </w:t>
      </w:r>
      <w:r w:rsidR="000548A0">
        <w:t>S</w:t>
      </w:r>
      <w:r>
        <w:t>upported.</w:t>
      </w:r>
    </w:p>
    <w:p w14:paraId="4BFD19AF" w14:textId="13D5DE98" w:rsidR="00A840ED" w:rsidRDefault="00A840ED" w:rsidP="00AD0D15">
      <w:pPr>
        <w:pStyle w:val="GuideText-ASDEFCON"/>
      </w:pPr>
      <w:r>
        <w:t xml:space="preserve">Clause </w:t>
      </w:r>
      <w:r w:rsidR="00962B7E">
        <w:fldChar w:fldCharType="begin"/>
      </w:r>
      <w:r w:rsidR="00962B7E">
        <w:instrText xml:space="preserve"> REF _Ref112144967 \r \h </w:instrText>
      </w:r>
      <w:r w:rsidR="00962B7E">
        <w:fldChar w:fldCharType="separate"/>
      </w:r>
      <w:r w:rsidR="00F33556">
        <w:t>6.2.9</w:t>
      </w:r>
      <w:r w:rsidR="00962B7E">
        <w:fldChar w:fldCharType="end"/>
      </w:r>
      <w:r w:rsidR="00D320B1">
        <w:t xml:space="preserve"> is ‘N</w:t>
      </w:r>
      <w:r>
        <w:t xml:space="preserve">ot used’ but is included as a placeholder for drafters to insert any additional requirements for Adaptive Maintenance, involving a change, that are not addressed through clause </w:t>
      </w:r>
      <w:r>
        <w:fldChar w:fldCharType="begin"/>
      </w:r>
      <w:r>
        <w:instrText xml:space="preserve"> REF _Ref383522387 \r \h </w:instrText>
      </w:r>
      <w:r w:rsidR="00AD0D15">
        <w:instrText xml:space="preserve"> \* MERGEFORMAT </w:instrText>
      </w:r>
      <w:r>
        <w:fldChar w:fldCharType="separate"/>
      </w:r>
      <w:r w:rsidR="00F33556">
        <w:t>6.2.4</w:t>
      </w:r>
      <w:r>
        <w:fldChar w:fldCharType="end"/>
      </w:r>
      <w:r>
        <w:t xml:space="preserve"> and clause </w:t>
      </w:r>
      <w:r w:rsidR="00962B7E">
        <w:fldChar w:fldCharType="begin"/>
      </w:r>
      <w:r w:rsidR="00962B7E">
        <w:instrText xml:space="preserve"> REF _Ref112144260 \r \h </w:instrText>
      </w:r>
      <w:r w:rsidR="00962B7E">
        <w:fldChar w:fldCharType="separate"/>
      </w:r>
      <w:r w:rsidR="00F33556">
        <w:t>6.2.5</w:t>
      </w:r>
      <w:r w:rsidR="00962B7E">
        <w:fldChar w:fldCharType="end"/>
      </w:r>
      <w:r>
        <w:t>.</w:t>
      </w:r>
    </w:p>
    <w:p w14:paraId="47CF1BD3" w14:textId="76E01A35" w:rsidR="00A840ED" w:rsidRDefault="00A840ED" w:rsidP="00AD0D15">
      <w:pPr>
        <w:pStyle w:val="GuideText-ASDEFCON"/>
        <w:rPr>
          <w:highlight w:val="yellow"/>
        </w:rPr>
      </w:pPr>
      <w:r>
        <w:t xml:space="preserve">The optional clause (below) may be copied to clause </w:t>
      </w:r>
      <w:r w:rsidR="00B76A0A">
        <w:fldChar w:fldCharType="begin"/>
      </w:r>
      <w:r w:rsidR="00B76A0A">
        <w:instrText xml:space="preserve"> REF _Ref112144967 \r \h </w:instrText>
      </w:r>
      <w:r w:rsidR="00B76A0A">
        <w:fldChar w:fldCharType="separate"/>
      </w:r>
      <w:r w:rsidR="00F33556">
        <w:t>6.2.9</w:t>
      </w:r>
      <w:r w:rsidR="00B76A0A">
        <w:fldChar w:fldCharType="end"/>
      </w:r>
      <w:r>
        <w:t xml:space="preserve"> in order to identify the requirements under this clause as being additional to (ie, not alternatives to) the requirements of clauses </w:t>
      </w:r>
      <w:r>
        <w:fldChar w:fldCharType="begin"/>
      </w:r>
      <w:r>
        <w:instrText xml:space="preserve"> REF _Ref383522387 \r \h </w:instrText>
      </w:r>
      <w:r w:rsidR="00AD0D15">
        <w:instrText xml:space="preserve"> \* MERGEFORMAT </w:instrText>
      </w:r>
      <w:r>
        <w:fldChar w:fldCharType="separate"/>
      </w:r>
      <w:r w:rsidR="00F33556">
        <w:t>6.2.4</w:t>
      </w:r>
      <w:r>
        <w:fldChar w:fldCharType="end"/>
      </w:r>
      <w:r>
        <w:t xml:space="preserve"> and </w:t>
      </w:r>
      <w:r w:rsidR="00962B7E">
        <w:fldChar w:fldCharType="begin"/>
      </w:r>
      <w:r w:rsidR="00962B7E">
        <w:instrText xml:space="preserve"> REF _Ref112144260 \r \h </w:instrText>
      </w:r>
      <w:r w:rsidR="00962B7E">
        <w:fldChar w:fldCharType="separate"/>
      </w:r>
      <w:r w:rsidR="00F33556">
        <w:t>6.2.5</w:t>
      </w:r>
      <w:r w:rsidR="00962B7E">
        <w:fldChar w:fldCharType="end"/>
      </w:r>
      <w:r>
        <w:t>.</w:t>
      </w:r>
    </w:p>
    <w:p w14:paraId="6F6B51E7" w14:textId="77777777" w:rsidR="00C42E9A" w:rsidRPr="00AD0D15" w:rsidRDefault="00C42E9A" w:rsidP="00AD0D15">
      <w:pPr>
        <w:pStyle w:val="GuideMarginHead-ASDEFCON"/>
        <w:rPr>
          <w:u w:val="single"/>
        </w:rPr>
      </w:pPr>
      <w:r w:rsidRPr="00AD0D15">
        <w:rPr>
          <w:u w:val="single"/>
        </w:rPr>
        <w:t>Related Clauses/ Documents:</w:t>
      </w:r>
    </w:p>
    <w:p w14:paraId="03320C79" w14:textId="1724438E" w:rsidR="00EE0477" w:rsidRDefault="00EE0477" w:rsidP="00AD0D15">
      <w:pPr>
        <w:pStyle w:val="GuideText-ASDEFCON"/>
      </w:pPr>
      <w:r>
        <w:t xml:space="preserve">Clause </w:t>
      </w:r>
      <w:r>
        <w:fldChar w:fldCharType="begin"/>
      </w:r>
      <w:r>
        <w:instrText xml:space="preserve"> REF _Ref383522387 \r \h </w:instrText>
      </w:r>
      <w:r w:rsidR="00AD0D15">
        <w:instrText xml:space="preserve"> \* MERGEFORMAT </w:instrText>
      </w:r>
      <w:r>
        <w:fldChar w:fldCharType="separate"/>
      </w:r>
      <w:r w:rsidR="00F33556">
        <w:t>6.2.4</w:t>
      </w:r>
      <w:r>
        <w:fldChar w:fldCharType="end"/>
      </w:r>
      <w:r>
        <w:t xml:space="preserve">, </w:t>
      </w:r>
      <w:r>
        <w:fldChar w:fldCharType="begin"/>
      </w:r>
      <w:r>
        <w:instrText xml:space="preserve"> REF _Ref383522387 \h </w:instrText>
      </w:r>
      <w:r w:rsidR="00AD0D15">
        <w:instrText xml:space="preserve"> \* MERGEFORMAT </w:instrText>
      </w:r>
      <w:r>
        <w:fldChar w:fldCharType="separate"/>
      </w:r>
      <w:r w:rsidR="00F33556">
        <w:t>Development of Minor Changes to Software</w:t>
      </w:r>
      <w:r>
        <w:fldChar w:fldCharType="end"/>
      </w:r>
    </w:p>
    <w:p w14:paraId="321533AF" w14:textId="72E58D3C" w:rsidR="00EE0477" w:rsidRDefault="00EE0477" w:rsidP="00962B7E">
      <w:pPr>
        <w:pStyle w:val="GuideText-ASDEFCON"/>
      </w:pPr>
      <w:r>
        <w:t xml:space="preserve">Clause </w:t>
      </w:r>
      <w:r w:rsidR="00962B7E">
        <w:fldChar w:fldCharType="begin"/>
      </w:r>
      <w:r w:rsidR="00962B7E">
        <w:instrText xml:space="preserve"> REF _Ref112144260 \r \h </w:instrText>
      </w:r>
      <w:r w:rsidR="00962B7E">
        <w:fldChar w:fldCharType="separate"/>
      </w:r>
      <w:r w:rsidR="00F33556">
        <w:t>6.2.5</w:t>
      </w:r>
      <w:r w:rsidR="00962B7E">
        <w:fldChar w:fldCharType="end"/>
      </w:r>
      <w:r w:rsidR="00962B7E">
        <w:t xml:space="preserve">, </w:t>
      </w:r>
      <w:r w:rsidR="00962B7E">
        <w:fldChar w:fldCharType="begin"/>
      </w:r>
      <w:r w:rsidR="00962B7E">
        <w:instrText xml:space="preserve"> REF _Ref112144260 \h </w:instrText>
      </w:r>
      <w:r w:rsidR="00962B7E">
        <w:fldChar w:fldCharType="separate"/>
      </w:r>
      <w:r w:rsidR="00F33556">
        <w:t>Development of Major Changes to Software</w:t>
      </w:r>
      <w:r w:rsidR="00962B7E">
        <w:fldChar w:fldCharType="end"/>
      </w:r>
      <w:r>
        <w:t xml:space="preserve"> </w:t>
      </w:r>
    </w:p>
    <w:p w14:paraId="726C7D1E" w14:textId="57310939" w:rsidR="00C42E9A" w:rsidRDefault="00C42E9A" w:rsidP="00AD0D15">
      <w:pPr>
        <w:pStyle w:val="GuideText-ASDEFCON"/>
      </w:pPr>
      <w:r>
        <w:t>Section 5 of Annex A to the SOW, Software</w:t>
      </w:r>
      <w:r w:rsidR="003F2EFC">
        <w:t xml:space="preserve"> </w:t>
      </w:r>
      <w:r w:rsidR="00E926FE">
        <w:t>Products</w:t>
      </w:r>
    </w:p>
    <w:p w14:paraId="4708CFC0" w14:textId="77777777" w:rsidR="00C42E9A" w:rsidRDefault="00C42E9A" w:rsidP="00AD0D15">
      <w:pPr>
        <w:pStyle w:val="GuideText-ASDEFCON"/>
      </w:pPr>
      <w:r>
        <w:t>DSD-ENG</w:t>
      </w:r>
      <w:r w:rsidR="00C46C77">
        <w:t>-</w:t>
      </w:r>
      <w:r>
        <w:t>CSC, Contractor Standing Capability</w:t>
      </w:r>
    </w:p>
    <w:p w14:paraId="3816C94C" w14:textId="77777777" w:rsidR="00C42E9A" w:rsidRPr="00AD0D15" w:rsidRDefault="00C42E9A" w:rsidP="00AD0D15">
      <w:pPr>
        <w:pStyle w:val="GuideMarginHead-ASDEFCON"/>
        <w:rPr>
          <w:u w:val="single"/>
        </w:rPr>
      </w:pPr>
      <w:r w:rsidRPr="00AD0D15">
        <w:rPr>
          <w:u w:val="single"/>
        </w:rPr>
        <w:t>Optional Clauses:</w:t>
      </w:r>
    </w:p>
    <w:p w14:paraId="5D354C90" w14:textId="1A97792A" w:rsidR="00201962" w:rsidRDefault="00201962" w:rsidP="00AD0D15">
      <w:pPr>
        <w:pStyle w:val="GuideText-ASDEFCON"/>
      </w:pPr>
      <w:r>
        <w:t xml:space="preserve">When performing Adaptive Maintenance of </w:t>
      </w:r>
      <w:r w:rsidR="0016702C">
        <w:t>Software</w:t>
      </w:r>
      <w:r>
        <w:t xml:space="preserve">, which involves either a Minor Change or a Major Change, the Contractor shall comply with the requirements of this clause </w:t>
      </w:r>
      <w:r w:rsidR="00962B7E">
        <w:fldChar w:fldCharType="begin"/>
      </w:r>
      <w:r w:rsidR="00962B7E">
        <w:instrText xml:space="preserve"> REF _Ref112144967 \r \h </w:instrText>
      </w:r>
      <w:r w:rsidR="00962B7E">
        <w:fldChar w:fldCharType="separate"/>
      </w:r>
      <w:r w:rsidR="00F33556">
        <w:t>6.2.9</w:t>
      </w:r>
      <w:r w:rsidR="00962B7E">
        <w:fldChar w:fldCharType="end"/>
      </w:r>
      <w:r w:rsidRPr="007F06A7">
        <w:t xml:space="preserve"> </w:t>
      </w:r>
      <w:r>
        <w:t xml:space="preserve">in addition to the requirements of clauses </w:t>
      </w:r>
      <w:r>
        <w:fldChar w:fldCharType="begin"/>
      </w:r>
      <w:r>
        <w:instrText xml:space="preserve"> REF _Ref383522387 \r \h  \* MERGEFORMAT </w:instrText>
      </w:r>
      <w:r>
        <w:fldChar w:fldCharType="separate"/>
      </w:r>
      <w:r w:rsidR="00F33556">
        <w:t>6.2.4</w:t>
      </w:r>
      <w:r>
        <w:fldChar w:fldCharType="end"/>
      </w:r>
      <w:r>
        <w:t xml:space="preserve"> and </w:t>
      </w:r>
      <w:r w:rsidR="00962B7E">
        <w:fldChar w:fldCharType="begin"/>
      </w:r>
      <w:r w:rsidR="00962B7E">
        <w:instrText xml:space="preserve"> REF _Ref112144260 \r \h </w:instrText>
      </w:r>
      <w:r w:rsidR="00962B7E">
        <w:fldChar w:fldCharType="separate"/>
      </w:r>
      <w:r w:rsidR="00F33556">
        <w:t>6.2.5</w:t>
      </w:r>
      <w:r w:rsidR="00962B7E">
        <w:fldChar w:fldCharType="end"/>
      </w:r>
      <w:r>
        <w:t>.</w:t>
      </w:r>
    </w:p>
    <w:p w14:paraId="60C715FD" w14:textId="3731E3B7" w:rsidR="00D2355A" w:rsidRDefault="006B7CEE" w:rsidP="00E43E48">
      <w:pPr>
        <w:pStyle w:val="heading"/>
      </w:pPr>
      <w:r>
        <w:fldChar w:fldCharType="begin"/>
      </w:r>
      <w:r>
        <w:instrText xml:space="preserve"> REF _Ref326747071 \r \h </w:instrText>
      </w:r>
      <w:r>
        <w:fldChar w:fldCharType="separate"/>
      </w:r>
      <w:r w:rsidR="00F33556">
        <w:t>6.2.10</w:t>
      </w:r>
      <w:r>
        <w:fldChar w:fldCharType="end"/>
      </w:r>
      <w:r>
        <w:tab/>
      </w:r>
      <w:r>
        <w:fldChar w:fldCharType="begin"/>
      </w:r>
      <w:r>
        <w:instrText xml:space="preserve"> REF _Ref326747071 \h </w:instrText>
      </w:r>
      <w:r>
        <w:fldChar w:fldCharType="separate"/>
      </w:r>
      <w:r w:rsidR="00F33556" w:rsidRPr="00FA0256">
        <w:t>Data Manipulation</w:t>
      </w:r>
      <w:r>
        <w:fldChar w:fldCharType="end"/>
      </w:r>
    </w:p>
    <w:p w14:paraId="50A37768" w14:textId="77777777" w:rsidR="00E43E48" w:rsidRDefault="00E43E48" w:rsidP="00AD0D15">
      <w:pPr>
        <w:pStyle w:val="GuideMarginHead-ASDEFCON"/>
      </w:pPr>
      <w:r w:rsidRPr="00A33760">
        <w:rPr>
          <w:u w:val="single"/>
        </w:rPr>
        <w:t>Status</w:t>
      </w:r>
      <w:r>
        <w:rPr>
          <w:rStyle w:val="MarginheadingChar"/>
        </w:rPr>
        <w:t>:</w:t>
      </w:r>
      <w:r>
        <w:tab/>
        <w:t>Optional</w:t>
      </w:r>
    </w:p>
    <w:p w14:paraId="2A28AB39" w14:textId="77777777" w:rsidR="00E43E48" w:rsidRDefault="00E43E48" w:rsidP="00AD0D15">
      <w:pPr>
        <w:pStyle w:val="GuideMarginHead-ASDEFCON"/>
      </w:pPr>
      <w:r w:rsidRPr="00A33760">
        <w:rPr>
          <w:u w:val="single"/>
        </w:rPr>
        <w:t>Purpose</w:t>
      </w:r>
      <w:r>
        <w:rPr>
          <w:rStyle w:val="MarginheadingChar"/>
        </w:rPr>
        <w:t>:</w:t>
      </w:r>
      <w:r>
        <w:tab/>
        <w:t xml:space="preserve">To identify the requirement for manipulating </w:t>
      </w:r>
      <w:r w:rsidR="00993FAB">
        <w:t xml:space="preserve">and preparing </w:t>
      </w:r>
      <w:r>
        <w:t>data</w:t>
      </w:r>
      <w:r w:rsidR="00993FAB">
        <w:t xml:space="preserve"> to achieve one or more nominated outputs</w:t>
      </w:r>
      <w:r>
        <w:t>.</w:t>
      </w:r>
    </w:p>
    <w:p w14:paraId="753D6665" w14:textId="77777777" w:rsidR="00E43E48" w:rsidRDefault="00E43E48" w:rsidP="00AD0D15">
      <w:pPr>
        <w:pStyle w:val="GuideMarginHead-ASDEFCON"/>
      </w:pPr>
      <w:r w:rsidRPr="00AD0D15">
        <w:rPr>
          <w:u w:val="single"/>
        </w:rPr>
        <w:t>Policy</w:t>
      </w:r>
      <w:r>
        <w:rPr>
          <w:rStyle w:val="MarginheadingChar"/>
        </w:rPr>
        <w:t>:</w:t>
      </w:r>
      <w:r>
        <w:tab/>
      </w:r>
      <w:r w:rsidR="006B7CEE">
        <w:t>Nil</w:t>
      </w:r>
    </w:p>
    <w:p w14:paraId="4F8E35D7" w14:textId="04FC84BB" w:rsidR="00C6777D" w:rsidRDefault="00E43E48" w:rsidP="00AD0D15">
      <w:pPr>
        <w:pStyle w:val="GuideMarginHead-ASDEFCON"/>
      </w:pPr>
      <w:r w:rsidRPr="00A33760">
        <w:rPr>
          <w:u w:val="single"/>
        </w:rPr>
        <w:t>Guidance</w:t>
      </w:r>
      <w:r>
        <w:rPr>
          <w:rStyle w:val="MarginheadingChar"/>
        </w:rPr>
        <w:t>:</w:t>
      </w:r>
      <w:r>
        <w:tab/>
      </w:r>
      <w:r w:rsidR="00C6777D">
        <w:t xml:space="preserve">This clause requires the Contractor to manipulate data in data sources, including databases, </w:t>
      </w:r>
      <w:r w:rsidR="00993FAB">
        <w:t xml:space="preserve">data </w:t>
      </w:r>
      <w:r w:rsidR="00C6777D">
        <w:t xml:space="preserve">libraries, </w:t>
      </w:r>
      <w:r w:rsidR="00993FAB">
        <w:t xml:space="preserve">data </w:t>
      </w:r>
      <w:r w:rsidR="00C6777D">
        <w:t>warehouses and other structures</w:t>
      </w:r>
      <w:r w:rsidR="00993FAB">
        <w:t xml:space="preserve"> in order to prepare data or provide information to meet one of more requirements defined within clause </w:t>
      </w:r>
      <w:r w:rsidR="00993FAB">
        <w:fldChar w:fldCharType="begin"/>
      </w:r>
      <w:r w:rsidR="00993FAB">
        <w:instrText xml:space="preserve"> REF _Ref326747071 \r \h </w:instrText>
      </w:r>
      <w:r w:rsidR="00993FAB">
        <w:fldChar w:fldCharType="separate"/>
      </w:r>
      <w:r w:rsidR="00F33556">
        <w:t>6.2.10</w:t>
      </w:r>
      <w:r w:rsidR="00993FAB">
        <w:fldChar w:fldCharType="end"/>
      </w:r>
      <w:r w:rsidR="00C6777D">
        <w:t>.</w:t>
      </w:r>
      <w:r>
        <w:t xml:space="preserve"> </w:t>
      </w:r>
      <w:r w:rsidR="00C6777D">
        <w:t xml:space="preserve"> </w:t>
      </w:r>
      <w:r w:rsidR="00E81CDB">
        <w:t>For example, d</w:t>
      </w:r>
      <w:r>
        <w:t xml:space="preserve">ata manipulation could be used to support </w:t>
      </w:r>
      <w:r w:rsidR="00C6777D">
        <w:t xml:space="preserve">the </w:t>
      </w:r>
      <w:r w:rsidR="00993FAB">
        <w:t xml:space="preserve">transfer </w:t>
      </w:r>
      <w:r w:rsidR="00C6777D">
        <w:t xml:space="preserve">of data (eg, </w:t>
      </w:r>
      <w:r w:rsidR="00993FAB">
        <w:t>the</w:t>
      </w:r>
      <w:r w:rsidR="00C6777D">
        <w:t xml:space="preserve"> import/export of data with other systems)</w:t>
      </w:r>
      <w:r w:rsidR="00E81CDB">
        <w:t>,</w:t>
      </w:r>
      <w:r w:rsidR="00E24DB9">
        <w:t xml:space="preserve"> </w:t>
      </w:r>
      <w:r w:rsidR="00E81CDB">
        <w:t>analyse and correlate sensory data (eg, to analyse structural stresses versus perfor</w:t>
      </w:r>
      <w:r w:rsidR="00E24DB9">
        <w:t>man</w:t>
      </w:r>
      <w:r w:rsidR="00E81CDB">
        <w:t>ce data), support technical investigations into system health (eg, reliability trends),</w:t>
      </w:r>
      <w:r w:rsidR="00C6777D">
        <w:t xml:space="preserve"> </w:t>
      </w:r>
      <w:r w:rsidR="00E24DB9">
        <w:t xml:space="preserve">prepare operational libraries, </w:t>
      </w:r>
      <w:r w:rsidR="00C6777D">
        <w:t xml:space="preserve">and investigate options for </w:t>
      </w:r>
      <w:r w:rsidR="00E81CDB">
        <w:t xml:space="preserve">the </w:t>
      </w:r>
      <w:r w:rsidR="00C6777D">
        <w:t>Perfective Maintenance</w:t>
      </w:r>
      <w:r w:rsidR="00E81CDB">
        <w:t xml:space="preserve"> of the databases / libraries themselves</w:t>
      </w:r>
      <w:r w:rsidR="00C6777D">
        <w:t>.</w:t>
      </w:r>
      <w:r w:rsidR="00993FAB">
        <w:t xml:space="preserve">  Data manipulation is an optional clause and if these Services are not required</w:t>
      </w:r>
      <w:r w:rsidR="00E81CDB">
        <w:t>,</w:t>
      </w:r>
      <w:r w:rsidR="00993FAB">
        <w:t xml:space="preserve"> then the clauses below the heading clause </w:t>
      </w:r>
      <w:r w:rsidR="00993FAB">
        <w:fldChar w:fldCharType="begin"/>
      </w:r>
      <w:r w:rsidR="00993FAB">
        <w:instrText xml:space="preserve"> REF _Ref326747071 \r \h </w:instrText>
      </w:r>
      <w:r w:rsidR="00993FAB">
        <w:fldChar w:fldCharType="separate"/>
      </w:r>
      <w:r w:rsidR="00F33556">
        <w:t>6.2.10</w:t>
      </w:r>
      <w:r w:rsidR="00993FAB">
        <w:fldChar w:fldCharType="end"/>
      </w:r>
      <w:r w:rsidR="00993FAB">
        <w:t xml:space="preserve"> can be replaced with a single </w:t>
      </w:r>
      <w:r w:rsidR="00714E38">
        <w:t>‘</w:t>
      </w:r>
      <w:r w:rsidR="00993FAB">
        <w:t>Not used</w:t>
      </w:r>
      <w:r w:rsidR="00714E38">
        <w:t>’</w:t>
      </w:r>
      <w:r w:rsidR="00993FAB">
        <w:t>.</w:t>
      </w:r>
    </w:p>
    <w:p w14:paraId="1DB44A68" w14:textId="77777777" w:rsidR="00E43E48" w:rsidRDefault="00C6777D" w:rsidP="00AD0D15">
      <w:pPr>
        <w:pStyle w:val="GuideText-ASDEFCON"/>
      </w:pPr>
      <w:r>
        <w:t xml:space="preserve">Note that this function is distinct from data back-ups or </w:t>
      </w:r>
      <w:r w:rsidR="00B755C8">
        <w:t>managing</w:t>
      </w:r>
      <w:r>
        <w:t xml:space="preserve"> user account</w:t>
      </w:r>
      <w:r w:rsidR="00B755C8">
        <w:t>s</w:t>
      </w:r>
      <w:r>
        <w:t xml:space="preserve">, which are part of systems administration.  Data manipulation may also support </w:t>
      </w:r>
      <w:r w:rsidR="00E43E48">
        <w:t xml:space="preserve">Defence </w:t>
      </w:r>
      <w:r>
        <w:t xml:space="preserve">data mining for certain </w:t>
      </w:r>
      <w:r w:rsidR="001B5911">
        <w:t xml:space="preserve">operational data and </w:t>
      </w:r>
      <w:r>
        <w:t xml:space="preserve">business information; this </w:t>
      </w:r>
      <w:r w:rsidR="00B755C8">
        <w:t>may</w:t>
      </w:r>
      <w:r>
        <w:t xml:space="preserve"> </w:t>
      </w:r>
      <w:r w:rsidR="00B755C8">
        <w:t xml:space="preserve">be </w:t>
      </w:r>
      <w:r w:rsidR="001B5911">
        <w:t xml:space="preserve">considered </w:t>
      </w:r>
      <w:r>
        <w:t xml:space="preserve">an instance of Operating Support (SOW Clause 4) and if </w:t>
      </w:r>
      <w:r w:rsidR="001B5911">
        <w:t xml:space="preserve">this is expected to be </w:t>
      </w:r>
      <w:r>
        <w:t xml:space="preserve">a significant and on-going task, could be the basis </w:t>
      </w:r>
      <w:r w:rsidR="00B755C8">
        <w:t>of</w:t>
      </w:r>
      <w:r>
        <w:t xml:space="preserve"> a</w:t>
      </w:r>
      <w:r w:rsidR="00E81CDB">
        <w:t xml:space="preserve"> </w:t>
      </w:r>
      <w:r>
        <w:t>n</w:t>
      </w:r>
      <w:r w:rsidR="00E81CDB">
        <w:t>ew</w:t>
      </w:r>
      <w:r>
        <w:t xml:space="preserve"> Operating Support DSD (with considerable further development).</w:t>
      </w:r>
    </w:p>
    <w:p w14:paraId="28972E55" w14:textId="5A45ED99" w:rsidR="00E0151B" w:rsidRDefault="001B5911" w:rsidP="00AD0D15">
      <w:pPr>
        <w:pStyle w:val="GuideText-ASDEFCON"/>
      </w:pPr>
      <w:r>
        <w:t xml:space="preserve">Clause </w:t>
      </w:r>
      <w:r>
        <w:fldChar w:fldCharType="begin"/>
      </w:r>
      <w:r>
        <w:instrText xml:space="preserve"> REF _Ref326756062 \r \h </w:instrText>
      </w:r>
      <w:r w:rsidR="00AD0D15">
        <w:instrText xml:space="preserve"> \* MERGEFORMAT </w:instrText>
      </w:r>
      <w:r>
        <w:fldChar w:fldCharType="separate"/>
      </w:r>
      <w:r w:rsidR="00F33556">
        <w:t>6.2.10.1</w:t>
      </w:r>
      <w:r>
        <w:fldChar w:fldCharType="end"/>
      </w:r>
      <w:r>
        <w:t xml:space="preserve"> require</w:t>
      </w:r>
      <w:r w:rsidR="00E24DB9">
        <w:t>s</w:t>
      </w:r>
      <w:r>
        <w:t xml:space="preserve"> the drafter to identify the types of data manipulation Services required.  These should identify the type of data manipulation by name and include a short description and/or be supported by the Glossary to define the nature of the Service.</w:t>
      </w:r>
      <w:r w:rsidR="00E0151B">
        <w:t xml:space="preserve">  Drafters also need to identify the data sources to be used in section 5 of Annex A to the SOW, with an applicable column or index marker, which can be referenced from this clause (ie, for which the Contractor has </w:t>
      </w:r>
      <w:r w:rsidR="00714E38">
        <w:t>‘</w:t>
      </w:r>
      <w:r w:rsidR="00E0151B">
        <w:t>data management responsibilities</w:t>
      </w:r>
      <w:r w:rsidR="00714E38">
        <w:t>’</w:t>
      </w:r>
      <w:r w:rsidR="00E0151B">
        <w:t>).</w:t>
      </w:r>
    </w:p>
    <w:p w14:paraId="4AD92F59" w14:textId="1AC2BE31" w:rsidR="001B5911" w:rsidRDefault="00737437" w:rsidP="00AD0D15">
      <w:pPr>
        <w:pStyle w:val="GuideText-ASDEFCON"/>
      </w:pPr>
      <w:r>
        <w:t xml:space="preserve">Where the requirement for data manipulation is on-going (eg, daily, weekly or monthly tasks) and can be </w:t>
      </w:r>
      <w:r w:rsidR="00E0151B">
        <w:t>reasonably well</w:t>
      </w:r>
      <w:r>
        <w:t xml:space="preserve"> scoped</w:t>
      </w:r>
      <w:r w:rsidR="006F6214">
        <w:t xml:space="preserve"> and conducted as a Recurring Service</w:t>
      </w:r>
      <w:r>
        <w:t xml:space="preserve">, </w:t>
      </w:r>
      <w:r w:rsidR="00E0151B">
        <w:t xml:space="preserve">drafters may find it effective to </w:t>
      </w:r>
      <w:r w:rsidR="006F6214">
        <w:t xml:space="preserve">include </w:t>
      </w:r>
      <w:r w:rsidR="00E0151B">
        <w:t xml:space="preserve">a definition of work scope </w:t>
      </w:r>
      <w:r w:rsidR="00EE49BC">
        <w:t xml:space="preserve">as </w:t>
      </w:r>
      <w:r w:rsidR="006F6214">
        <w:t xml:space="preserve">an </w:t>
      </w:r>
      <w:r w:rsidR="00EE49BC">
        <w:t xml:space="preserve">annex to the DSD, which can be </w:t>
      </w:r>
      <w:r w:rsidR="00E0151B">
        <w:t xml:space="preserve">referenced from clause </w:t>
      </w:r>
      <w:r w:rsidR="0045058C">
        <w:fldChar w:fldCharType="begin"/>
      </w:r>
      <w:r w:rsidR="0045058C">
        <w:instrText xml:space="preserve"> REF _Ref181177218 \r \h </w:instrText>
      </w:r>
      <w:r w:rsidR="00AD0D15">
        <w:instrText xml:space="preserve"> \* MERGEFORMAT </w:instrText>
      </w:r>
      <w:r w:rsidR="0045058C">
        <w:fldChar w:fldCharType="separate"/>
      </w:r>
      <w:r w:rsidR="00F33556">
        <w:t>6.2.10.2</w:t>
      </w:r>
      <w:r w:rsidR="0045058C">
        <w:fldChar w:fldCharType="end"/>
      </w:r>
      <w:r w:rsidR="00E0151B">
        <w:t>.</w:t>
      </w:r>
    </w:p>
    <w:p w14:paraId="08FA3337" w14:textId="0FBDF5EB" w:rsidR="001B5911" w:rsidRDefault="001B5911" w:rsidP="00AD0D15">
      <w:pPr>
        <w:pStyle w:val="GuideText-ASDEFCON"/>
      </w:pPr>
      <w:r>
        <w:t xml:space="preserve">Clause </w:t>
      </w:r>
      <w:r w:rsidR="0045058C">
        <w:fldChar w:fldCharType="begin"/>
      </w:r>
      <w:r w:rsidR="0045058C">
        <w:instrText xml:space="preserve"> REF _Ref326762009 \r \h </w:instrText>
      </w:r>
      <w:r w:rsidR="00AD0D15">
        <w:instrText xml:space="preserve"> \* MERGEFORMAT </w:instrText>
      </w:r>
      <w:r w:rsidR="0045058C">
        <w:fldChar w:fldCharType="separate"/>
      </w:r>
      <w:r w:rsidR="00F33556">
        <w:t>6.2.10.3</w:t>
      </w:r>
      <w:r w:rsidR="0045058C">
        <w:fldChar w:fldCharType="end"/>
      </w:r>
      <w:r w:rsidR="00EE49BC">
        <w:t xml:space="preserve"> </w:t>
      </w:r>
      <w:r w:rsidR="0045058C">
        <w:t>allows for</w:t>
      </w:r>
      <w:r w:rsidR="00EE49BC">
        <w:t xml:space="preserve"> ad hoc tasking </w:t>
      </w:r>
      <w:r w:rsidR="005A3A8C">
        <w:t xml:space="preserve">for data manipulation </w:t>
      </w:r>
      <w:r w:rsidR="0045058C">
        <w:t xml:space="preserve">to be requested </w:t>
      </w:r>
      <w:r w:rsidR="00EE49BC">
        <w:t>by the Commonwealth</w:t>
      </w:r>
      <w:r w:rsidR="0045058C">
        <w:t xml:space="preserve">.  Through clause </w:t>
      </w:r>
      <w:r w:rsidR="0045058C">
        <w:fldChar w:fldCharType="begin"/>
      </w:r>
      <w:r w:rsidR="0045058C">
        <w:instrText xml:space="preserve"> REF _Ref356218522 \r \h </w:instrText>
      </w:r>
      <w:r w:rsidR="00AD0D15">
        <w:instrText xml:space="preserve"> \* MERGEFORMAT </w:instrText>
      </w:r>
      <w:r w:rsidR="0045058C">
        <w:fldChar w:fldCharType="separate"/>
      </w:r>
      <w:r w:rsidR="00F33556">
        <w:t>6.2.10.6</w:t>
      </w:r>
      <w:r w:rsidR="0045058C">
        <w:fldChar w:fldCharType="end"/>
      </w:r>
      <w:r w:rsidR="0045058C">
        <w:t xml:space="preserve"> these </w:t>
      </w:r>
      <w:r w:rsidR="00024942">
        <w:t xml:space="preserve">activities </w:t>
      </w:r>
      <w:r w:rsidR="0045058C">
        <w:t>will be performed as S&amp;Q Service</w:t>
      </w:r>
      <w:r w:rsidR="004939E2">
        <w:t>s</w:t>
      </w:r>
      <w:r w:rsidR="0045058C">
        <w:t>.</w:t>
      </w:r>
    </w:p>
    <w:p w14:paraId="018B7C35" w14:textId="2705C70B" w:rsidR="001B5911" w:rsidRDefault="001B5911" w:rsidP="00AD0D15">
      <w:pPr>
        <w:pStyle w:val="GuideText-ASDEFCON"/>
      </w:pPr>
      <w:r>
        <w:t xml:space="preserve">Clause </w:t>
      </w:r>
      <w:r>
        <w:fldChar w:fldCharType="begin"/>
      </w:r>
      <w:r>
        <w:instrText xml:space="preserve"> REF _Ref319418029 \r \h </w:instrText>
      </w:r>
      <w:r w:rsidR="00AD0D15">
        <w:instrText xml:space="preserve"> \* MERGEFORMAT </w:instrText>
      </w:r>
      <w:r>
        <w:fldChar w:fldCharType="separate"/>
      </w:r>
      <w:r w:rsidR="00F33556">
        <w:t>6.2.10.4</w:t>
      </w:r>
      <w:r>
        <w:fldChar w:fldCharType="end"/>
      </w:r>
      <w:r w:rsidR="00EE49BC">
        <w:t xml:space="preserve"> </w:t>
      </w:r>
      <w:r w:rsidR="0045058C">
        <w:t>allows for a</w:t>
      </w:r>
      <w:r w:rsidR="00EE49BC">
        <w:t xml:space="preserve"> written request </w:t>
      </w:r>
      <w:r w:rsidR="0045058C">
        <w:t xml:space="preserve">to be submitted by the Contractor to the Commonwealth when, in their professional judges, a data manipulation Service is required.  </w:t>
      </w:r>
      <w:r w:rsidR="007372FA">
        <w:t xml:space="preserve">If agreed by the Commonwealth, then through </w:t>
      </w:r>
      <w:r w:rsidR="0045058C">
        <w:t xml:space="preserve">clause </w:t>
      </w:r>
      <w:r w:rsidR="0045058C">
        <w:fldChar w:fldCharType="begin"/>
      </w:r>
      <w:r w:rsidR="0045058C">
        <w:instrText xml:space="preserve"> REF _Ref356218522 \r \h </w:instrText>
      </w:r>
      <w:r w:rsidR="00AD0D15">
        <w:instrText xml:space="preserve"> \* MERGEFORMAT </w:instrText>
      </w:r>
      <w:r w:rsidR="0045058C">
        <w:fldChar w:fldCharType="separate"/>
      </w:r>
      <w:r w:rsidR="00F33556">
        <w:t>6.2.10.6</w:t>
      </w:r>
      <w:r w:rsidR="0045058C">
        <w:fldChar w:fldCharType="end"/>
      </w:r>
      <w:r w:rsidR="0045058C">
        <w:t xml:space="preserve"> the</w:t>
      </w:r>
      <w:r w:rsidR="004939E2">
        <w:t>se</w:t>
      </w:r>
      <w:r w:rsidR="0045058C">
        <w:t xml:space="preserve"> </w:t>
      </w:r>
      <w:r w:rsidR="007372FA">
        <w:t>activit</w:t>
      </w:r>
      <w:r w:rsidR="004939E2">
        <w:t>ies</w:t>
      </w:r>
      <w:r w:rsidR="007372FA">
        <w:t xml:space="preserve"> </w:t>
      </w:r>
      <w:r w:rsidR="0045058C">
        <w:t>w</w:t>
      </w:r>
      <w:r w:rsidR="007372FA">
        <w:t>ould</w:t>
      </w:r>
      <w:r w:rsidR="0045058C">
        <w:t xml:space="preserve"> be performed as S&amp;Q Service</w:t>
      </w:r>
      <w:r w:rsidR="004939E2">
        <w:t>s</w:t>
      </w:r>
      <w:r w:rsidR="0045058C">
        <w:t>.</w:t>
      </w:r>
    </w:p>
    <w:p w14:paraId="5F28ABB5" w14:textId="76046DD1" w:rsidR="001B5911" w:rsidRDefault="001B5911" w:rsidP="00AD0D15">
      <w:pPr>
        <w:pStyle w:val="GuideText-ASDEFCON"/>
      </w:pPr>
      <w:r>
        <w:t xml:space="preserve">Clause </w:t>
      </w:r>
      <w:r w:rsidR="00F72D54">
        <w:fldChar w:fldCharType="begin"/>
      </w:r>
      <w:r w:rsidR="00F72D54">
        <w:instrText xml:space="preserve"> REF _Ref181179701 \r \h </w:instrText>
      </w:r>
      <w:r w:rsidR="00AD0D15">
        <w:instrText xml:space="preserve"> \* MERGEFORMAT </w:instrText>
      </w:r>
      <w:r w:rsidR="00F72D54">
        <w:fldChar w:fldCharType="separate"/>
      </w:r>
      <w:r w:rsidR="00F33556">
        <w:t>6.2.10.5</w:t>
      </w:r>
      <w:r w:rsidR="00F72D54">
        <w:fldChar w:fldCharType="end"/>
      </w:r>
      <w:r w:rsidR="00F72D54">
        <w:t xml:space="preserve"> identifies the common requirements for </w:t>
      </w:r>
      <w:r w:rsidR="007372FA">
        <w:t xml:space="preserve">initiating and </w:t>
      </w:r>
      <w:r w:rsidR="00F72D54">
        <w:t>undertaking data manipulation activities</w:t>
      </w:r>
      <w:r w:rsidR="004939E2">
        <w:t>,</w:t>
      </w:r>
      <w:r w:rsidR="00F72D54">
        <w:t xml:space="preserve"> including defining </w:t>
      </w:r>
      <w:r w:rsidR="007372FA">
        <w:t xml:space="preserve">the </w:t>
      </w:r>
      <w:r w:rsidR="00F72D54">
        <w:t>objectives, timeframes and deliverables.</w:t>
      </w:r>
    </w:p>
    <w:p w14:paraId="36503046" w14:textId="128CD479" w:rsidR="004939E2" w:rsidRDefault="001B5911" w:rsidP="00AD0D15">
      <w:pPr>
        <w:pStyle w:val="GuideText-ASDEFCON"/>
      </w:pPr>
      <w:r>
        <w:t xml:space="preserve">Clause </w:t>
      </w:r>
      <w:r w:rsidR="00F72D54">
        <w:fldChar w:fldCharType="begin"/>
      </w:r>
      <w:r w:rsidR="00F72D54">
        <w:instrText xml:space="preserve"> REF _Ref356218522 \r \h </w:instrText>
      </w:r>
      <w:r w:rsidR="00AD0D15">
        <w:instrText xml:space="preserve"> \* MERGEFORMAT </w:instrText>
      </w:r>
      <w:r w:rsidR="00F72D54">
        <w:fldChar w:fldCharType="separate"/>
      </w:r>
      <w:r w:rsidR="00F33556">
        <w:t>6.2.10.6</w:t>
      </w:r>
      <w:r w:rsidR="00F72D54">
        <w:fldChar w:fldCharType="end"/>
      </w:r>
      <w:r w:rsidR="00EE49BC">
        <w:t xml:space="preserve"> </w:t>
      </w:r>
      <w:r w:rsidR="004939E2">
        <w:t xml:space="preserve">defines the payment method for the different groups of data manipulation Services by reference to the preceding clauses.  The most consistent and predictable, in terms of level of effort, should be treated as a Recurring Service and listed under clause </w:t>
      </w:r>
      <w:r w:rsidR="004939E2">
        <w:fldChar w:fldCharType="begin"/>
      </w:r>
      <w:r w:rsidR="004939E2">
        <w:instrText xml:space="preserve"> REF _Ref181177218 \r \h </w:instrText>
      </w:r>
      <w:r w:rsidR="00AD0D15">
        <w:instrText xml:space="preserve"> \* MERGEFORMAT </w:instrText>
      </w:r>
      <w:r w:rsidR="004939E2">
        <w:fldChar w:fldCharType="separate"/>
      </w:r>
      <w:r w:rsidR="00F33556">
        <w:t>6.2.10.2</w:t>
      </w:r>
      <w:r w:rsidR="004939E2">
        <w:fldChar w:fldCharType="end"/>
      </w:r>
      <w:r w:rsidR="004939E2">
        <w:t xml:space="preserve">.  Those that are more ad hoc tasks would be paid for as an S&amp;Q Service initiated by either the Commonwealth (clause </w:t>
      </w:r>
      <w:r w:rsidR="004939E2">
        <w:fldChar w:fldCharType="begin"/>
      </w:r>
      <w:r w:rsidR="004939E2">
        <w:instrText xml:space="preserve"> REF _Ref326762009 \r \h </w:instrText>
      </w:r>
      <w:r w:rsidR="00AD0D15">
        <w:instrText xml:space="preserve"> \* MERGEFORMAT </w:instrText>
      </w:r>
      <w:r w:rsidR="004939E2">
        <w:fldChar w:fldCharType="separate"/>
      </w:r>
      <w:r w:rsidR="00F33556">
        <w:t>6.2.10.3</w:t>
      </w:r>
      <w:r w:rsidR="004939E2">
        <w:fldChar w:fldCharType="end"/>
      </w:r>
      <w:r w:rsidR="004939E2">
        <w:t xml:space="preserve">) or the Contractor (clause </w:t>
      </w:r>
      <w:r w:rsidR="004939E2">
        <w:fldChar w:fldCharType="begin"/>
      </w:r>
      <w:r w:rsidR="004939E2">
        <w:instrText xml:space="preserve"> REF _Ref319418029 \r \h </w:instrText>
      </w:r>
      <w:r w:rsidR="00AD0D15">
        <w:instrText xml:space="preserve"> \* MERGEFORMAT </w:instrText>
      </w:r>
      <w:r w:rsidR="004939E2">
        <w:fldChar w:fldCharType="separate"/>
      </w:r>
      <w:r w:rsidR="00F33556">
        <w:t>6.2.10.4</w:t>
      </w:r>
      <w:r w:rsidR="004939E2">
        <w:fldChar w:fldCharType="end"/>
      </w:r>
      <w:r w:rsidR="004939E2">
        <w:t xml:space="preserve">).  </w:t>
      </w:r>
      <w:r w:rsidR="007C1259">
        <w:t xml:space="preserve">Note that those </w:t>
      </w:r>
      <w:r w:rsidR="001143B8">
        <w:t xml:space="preserve">data manipulation Services that could be performed as S&amp;Q Services could also be undertaken as CSC Tasks where a CSC is included in the Contract and has the necessary skills to perform these tasks.  </w:t>
      </w:r>
      <w:r w:rsidR="004939E2">
        <w:t>Drafters</w:t>
      </w:r>
      <w:r w:rsidR="007C1259">
        <w:t xml:space="preserve"> need to consider the range of data manipulation Services required and for those that are on-going or Commonwealth initiated, list them under the applicable clause.</w:t>
      </w:r>
    </w:p>
    <w:p w14:paraId="3D58B37D" w14:textId="77777777" w:rsidR="00E43E48" w:rsidRDefault="00E43E48" w:rsidP="00E978BD">
      <w:pPr>
        <w:pStyle w:val="GuideMarginHead-ASDEFCON"/>
      </w:pPr>
      <w:r w:rsidRPr="00E978BD">
        <w:rPr>
          <w:u w:val="single"/>
        </w:rPr>
        <w:t>Related Clauses/ Documents</w:t>
      </w:r>
      <w:r>
        <w:t>:</w:t>
      </w:r>
    </w:p>
    <w:p w14:paraId="0EEA95E2" w14:textId="29A5F0B2" w:rsidR="00EE49BC" w:rsidRDefault="00EE49BC" w:rsidP="00AD0D15">
      <w:pPr>
        <w:pStyle w:val="GuideText-ASDEFCON"/>
      </w:pPr>
      <w:r>
        <w:t>Clause 3.3 of the SOW, Quoting for Survey and Quote Services</w:t>
      </w:r>
    </w:p>
    <w:p w14:paraId="5884BFEA" w14:textId="6D157614" w:rsidR="00E43E48" w:rsidRDefault="00E43E48" w:rsidP="00AD0D15">
      <w:pPr>
        <w:pStyle w:val="GuideText-ASDEFCON"/>
      </w:pPr>
      <w:r>
        <w:t>Section 5 of Annex A to the SOW, Software</w:t>
      </w:r>
      <w:r w:rsidR="009D0C7B">
        <w:t xml:space="preserve"> </w:t>
      </w:r>
      <w:r w:rsidR="00E926FE">
        <w:t>Products</w:t>
      </w:r>
    </w:p>
    <w:p w14:paraId="77C3526A" w14:textId="77777777" w:rsidR="00514FFB" w:rsidRDefault="00514FFB" w:rsidP="00AD0D15">
      <w:pPr>
        <w:pStyle w:val="GuideText-ASDEFCON"/>
      </w:pPr>
      <w:r>
        <w:t>DSD-ENG</w:t>
      </w:r>
      <w:r w:rsidR="00EE49BC">
        <w:t>-</w:t>
      </w:r>
      <w:r>
        <w:t>CSC, Contractor Standing Capability</w:t>
      </w:r>
    </w:p>
    <w:p w14:paraId="1B3DA79E" w14:textId="0E67F572" w:rsidR="00E43E48" w:rsidRPr="00AD0D15" w:rsidRDefault="00E43E48" w:rsidP="00D2667A">
      <w:pPr>
        <w:pStyle w:val="GuideMarginHead-ASDEFCON"/>
        <w:rPr>
          <w:rStyle w:val="GuideText-ASDEFCONChar"/>
        </w:rPr>
      </w:pPr>
      <w:r w:rsidRPr="00D2667A">
        <w:rPr>
          <w:u w:val="single"/>
        </w:rPr>
        <w:t>Optional Clauses</w:t>
      </w:r>
      <w:r>
        <w:t>:</w:t>
      </w:r>
      <w:r>
        <w:tab/>
      </w:r>
      <w:r w:rsidR="009E7DCB">
        <w:rPr>
          <w:rStyle w:val="GuideText-ASDEFCONChar"/>
        </w:rPr>
        <w:t>None</w:t>
      </w:r>
    </w:p>
    <w:p w14:paraId="27541CA9" w14:textId="77777777" w:rsidR="00F64FD7" w:rsidRDefault="00F64FD7" w:rsidP="00592CC7"/>
    <w:p w14:paraId="60DC4513" w14:textId="77777777" w:rsidR="00F64FD7" w:rsidRDefault="00F64FD7" w:rsidP="00592CC7"/>
    <w:p w14:paraId="7D52E741" w14:textId="77777777" w:rsidR="00F64FD7" w:rsidRDefault="00F64FD7" w:rsidP="00592CC7">
      <w:pPr>
        <w:sectPr w:rsidR="00F64FD7" w:rsidSect="00EA39AD">
          <w:headerReference w:type="default" r:id="rId8"/>
          <w:footerReference w:type="default" r:id="rId9"/>
          <w:footerReference w:type="first" r:id="rId10"/>
          <w:pgSz w:w="11906" w:h="16838" w:code="9"/>
          <w:pgMar w:top="1418" w:right="1418" w:bottom="1418" w:left="1418" w:header="567" w:footer="283" w:gutter="0"/>
          <w:pgNumType w:fmt="lowerRoman" w:start="1"/>
          <w:cols w:space="720"/>
          <w:docGrid w:linePitch="272"/>
        </w:sectPr>
      </w:pPr>
    </w:p>
    <w:p w14:paraId="707EA464" w14:textId="77777777" w:rsidR="00592CC7" w:rsidRDefault="00592CC7" w:rsidP="0009011D">
      <w:pPr>
        <w:pStyle w:val="ASDEFCONTitle"/>
      </w:pPr>
      <w:r>
        <w:t>Detailed Service Description</w:t>
      </w:r>
    </w:p>
    <w:p w14:paraId="4575933A" w14:textId="6BCD5B48" w:rsidR="00592CC7" w:rsidRDefault="00592CC7" w:rsidP="00B145D8">
      <w:pPr>
        <w:pStyle w:val="SOWHL1-ASDEFCON"/>
        <w:numPr>
          <w:ilvl w:val="0"/>
          <w:numId w:val="78"/>
        </w:numPr>
      </w:pPr>
      <w:bookmarkStart w:id="3" w:name="_Toc515805636"/>
      <w:r>
        <w:t>DSD NUMBER:</w:t>
      </w:r>
      <w:r>
        <w:tab/>
      </w:r>
      <w:r w:rsidR="00F33556">
        <w:fldChar w:fldCharType="begin"/>
      </w:r>
      <w:r w:rsidR="00F33556">
        <w:instrText xml:space="preserve"> DOCPROPERTY  Title  \* MERGEFORMAT </w:instrText>
      </w:r>
      <w:r w:rsidR="00F33556">
        <w:fldChar w:fldCharType="separate"/>
      </w:r>
      <w:r w:rsidR="00F33556">
        <w:t>DSD-ENG-SW</w:t>
      </w:r>
      <w:r w:rsidR="00F33556">
        <w:fldChar w:fldCharType="end"/>
      </w:r>
      <w:r>
        <w:t>-</w:t>
      </w:r>
      <w:r w:rsidR="00F33556">
        <w:fldChar w:fldCharType="begin"/>
      </w:r>
      <w:r w:rsidR="00F33556">
        <w:instrText xml:space="preserve"> DOCPROPERTY Version </w:instrText>
      </w:r>
      <w:r w:rsidR="00F33556">
        <w:fldChar w:fldCharType="separate"/>
      </w:r>
      <w:r w:rsidR="00F33556">
        <w:t>V5.3</w:t>
      </w:r>
      <w:r w:rsidR="00F33556">
        <w:fldChar w:fldCharType="end"/>
      </w:r>
    </w:p>
    <w:p w14:paraId="4A9DFE7F" w14:textId="77777777" w:rsidR="00592CC7" w:rsidRDefault="00592CC7" w:rsidP="0009011D">
      <w:pPr>
        <w:pStyle w:val="SOWHL1-ASDEFCON"/>
      </w:pPr>
      <w:bookmarkStart w:id="4" w:name="_Toc515805637"/>
      <w:r>
        <w:t>TITLE:</w:t>
      </w:r>
      <w:r>
        <w:tab/>
      </w:r>
      <w:bookmarkEnd w:id="4"/>
      <w:r>
        <w:t xml:space="preserve">Software Support </w:t>
      </w:r>
      <w:bookmarkStart w:id="5" w:name="_Toc515805639"/>
      <w:r>
        <w:t>SERVICES</w:t>
      </w:r>
      <w:bookmarkEnd w:id="5"/>
    </w:p>
    <w:p w14:paraId="2A393397" w14:textId="77777777" w:rsidR="00592CC7" w:rsidRDefault="00592CC7" w:rsidP="0009011D">
      <w:pPr>
        <w:pStyle w:val="SOWHL1-ASDEFCON"/>
      </w:pPr>
      <w:bookmarkStart w:id="6" w:name="_Toc515805640"/>
      <w:r>
        <w:t>Description and inteNded use</w:t>
      </w:r>
    </w:p>
    <w:p w14:paraId="6F7CFF72" w14:textId="77777777" w:rsidR="00BC33F7" w:rsidRDefault="00592CC7" w:rsidP="00D2667A">
      <w:pPr>
        <w:pStyle w:val="SOWTL2-ASDEFCON"/>
      </w:pPr>
      <w:r>
        <w:t xml:space="preserve">This DSD defines the requirements for </w:t>
      </w:r>
      <w:r w:rsidR="009D1095">
        <w:t xml:space="preserve">the </w:t>
      </w:r>
      <w:r w:rsidR="00743871">
        <w:t>provision of</w:t>
      </w:r>
      <w:r>
        <w:t xml:space="preserve"> </w:t>
      </w:r>
      <w:r w:rsidR="00743871">
        <w:t>Services to support</w:t>
      </w:r>
      <w:r>
        <w:t xml:space="preserve"> </w:t>
      </w:r>
      <w:r w:rsidR="00743871">
        <w:t xml:space="preserve">applicable </w:t>
      </w:r>
      <w:r w:rsidR="0016702C">
        <w:t>Software</w:t>
      </w:r>
      <w:r w:rsidR="008B270F">
        <w:t xml:space="preserve"> Products</w:t>
      </w:r>
      <w:r w:rsidR="00BC33F7">
        <w:t>, including:</w:t>
      </w:r>
    </w:p>
    <w:p w14:paraId="29609F38" w14:textId="77777777" w:rsidR="00E64975" w:rsidRDefault="0016702C" w:rsidP="00D2667A">
      <w:pPr>
        <w:pStyle w:val="SOWSubL1-ASDEFCON"/>
      </w:pPr>
      <w:r>
        <w:t>Software</w:t>
      </w:r>
      <w:r w:rsidR="00FC4D26">
        <w:t xml:space="preserve"> </w:t>
      </w:r>
      <w:r w:rsidR="00E64975">
        <w:t>support planning</w:t>
      </w:r>
      <w:r w:rsidR="00E6103B">
        <w:t>;</w:t>
      </w:r>
    </w:p>
    <w:p w14:paraId="7AC8E2E9" w14:textId="77777777" w:rsidR="00FC4D26" w:rsidRDefault="0016702C" w:rsidP="0009011D">
      <w:pPr>
        <w:pStyle w:val="SOWSubL1-ASDEFCON"/>
      </w:pPr>
      <w:r>
        <w:t>Software</w:t>
      </w:r>
      <w:r w:rsidR="00FC4D26">
        <w:t xml:space="preserve"> change management</w:t>
      </w:r>
      <w:r w:rsidR="00E6103B">
        <w:t>;</w:t>
      </w:r>
    </w:p>
    <w:p w14:paraId="07B5EDFF" w14:textId="77777777" w:rsidR="00E6103B" w:rsidRDefault="00E6103B" w:rsidP="0009011D">
      <w:pPr>
        <w:pStyle w:val="SOWSubL1-ASDEFCON"/>
      </w:pPr>
      <w:r>
        <w:t xml:space="preserve">Minor Changes and Major Changes to </w:t>
      </w:r>
      <w:r w:rsidR="0016702C">
        <w:t>Software</w:t>
      </w:r>
      <w:r>
        <w:t xml:space="preserve"> Products;</w:t>
      </w:r>
    </w:p>
    <w:p w14:paraId="69781219" w14:textId="77777777" w:rsidR="00BC33F7" w:rsidRDefault="00636DA1" w:rsidP="0009011D">
      <w:pPr>
        <w:pStyle w:val="SOWSubL1-ASDEFCON"/>
      </w:pPr>
      <w:r>
        <w:t xml:space="preserve">the implementation of </w:t>
      </w:r>
      <w:r w:rsidR="0016702C">
        <w:t>Software</w:t>
      </w:r>
      <w:r w:rsidR="00E6103B">
        <w:t xml:space="preserve"> release</w:t>
      </w:r>
      <w:r>
        <w:t xml:space="preserve"> programs</w:t>
      </w:r>
      <w:r w:rsidR="00E6103B">
        <w:t xml:space="preserve">; </w:t>
      </w:r>
      <w:r w:rsidR="00FC4D26">
        <w:t>and</w:t>
      </w:r>
    </w:p>
    <w:p w14:paraId="3E5B2758" w14:textId="77777777" w:rsidR="00592CC7" w:rsidRDefault="00E6103B" w:rsidP="0009011D">
      <w:pPr>
        <w:pStyle w:val="SOWSubL1-ASDEFCON"/>
      </w:pPr>
      <w:r>
        <w:t>d</w:t>
      </w:r>
      <w:r w:rsidR="00FC4D26">
        <w:t>ata manipulation</w:t>
      </w:r>
      <w:r w:rsidR="00592CC7">
        <w:t>.</w:t>
      </w:r>
    </w:p>
    <w:p w14:paraId="4A0121C7" w14:textId="77777777" w:rsidR="00592CC7" w:rsidRDefault="00592CC7" w:rsidP="0009011D">
      <w:pPr>
        <w:pStyle w:val="SOWHL1-ASDEFCON"/>
      </w:pPr>
      <w:bookmarkStart w:id="7" w:name="_Ref352739980"/>
      <w:r>
        <w:t>INTER-RELATIONSHIPS</w:t>
      </w:r>
      <w:bookmarkEnd w:id="6"/>
      <w:bookmarkEnd w:id="7"/>
    </w:p>
    <w:p w14:paraId="28799BB9" w14:textId="77777777" w:rsidR="00592CC7" w:rsidRDefault="00592CC7" w:rsidP="00D2667A">
      <w:pPr>
        <w:pStyle w:val="SOWTL2-ASDEFCON"/>
      </w:pPr>
      <w:r>
        <w:t>This DSD forms part of the SOW.</w:t>
      </w:r>
    </w:p>
    <w:p w14:paraId="5C57C62C" w14:textId="77777777" w:rsidR="009D1095" w:rsidRDefault="009D1095" w:rsidP="0009011D">
      <w:pPr>
        <w:pStyle w:val="SOWTL2-ASDEFCON"/>
      </w:pPr>
      <w:bookmarkStart w:id="8" w:name="_Ref352740434"/>
      <w:r>
        <w:t xml:space="preserve">This DSD </w:t>
      </w:r>
      <w:r w:rsidR="00562D04">
        <w:t xml:space="preserve">shall </w:t>
      </w:r>
      <w:r>
        <w:t xml:space="preserve">be </w:t>
      </w:r>
      <w:r w:rsidR="00E87538">
        <w:t xml:space="preserve">undertaken </w:t>
      </w:r>
      <w:r>
        <w:t>in conjunction with Engineering Services defined within the Engineering requirements of the SOW and related DSDs</w:t>
      </w:r>
      <w:r w:rsidR="00BC33F7">
        <w:t>.</w:t>
      </w:r>
      <w:bookmarkEnd w:id="8"/>
    </w:p>
    <w:p w14:paraId="2E5A6824" w14:textId="77777777" w:rsidR="00562D04" w:rsidRDefault="00562D04" w:rsidP="00D2667A">
      <w:pPr>
        <w:pStyle w:val="NoteToDrafters-ASDEFCON"/>
      </w:pPr>
      <w:r>
        <w:t>Note to drafters:</w:t>
      </w:r>
      <w:r w:rsidR="005F524B">
        <w:t xml:space="preserve"> </w:t>
      </w:r>
      <w:r>
        <w:t xml:space="preserve"> Amend the following clause to suit the scope of the Services.</w:t>
      </w:r>
    </w:p>
    <w:p w14:paraId="5D5A04F8" w14:textId="77777777" w:rsidR="00801666" w:rsidRDefault="007306E2" w:rsidP="0009011D">
      <w:pPr>
        <w:pStyle w:val="SOWTL2-ASDEFCON"/>
      </w:pPr>
      <w:bookmarkStart w:id="9" w:name="_Ref356207933"/>
      <w:r>
        <w:t xml:space="preserve">This DSD shall be undertaken in conjunction </w:t>
      </w:r>
      <w:r w:rsidR="00801666" w:rsidRPr="00BC33F7">
        <w:t xml:space="preserve">with DSD-MNT-MGT and DSD-MNT-SERV for the management and conduct of hardware </w:t>
      </w:r>
      <w:r w:rsidR="00E87538">
        <w:t>modifications</w:t>
      </w:r>
      <w:r>
        <w:t>.</w:t>
      </w:r>
      <w:bookmarkEnd w:id="9"/>
    </w:p>
    <w:p w14:paraId="617D7A67" w14:textId="77777777" w:rsidR="00BC33F7" w:rsidRDefault="007306E2" w:rsidP="0009011D">
      <w:pPr>
        <w:pStyle w:val="SOWTL2-ASDEFCON"/>
      </w:pPr>
      <w:r>
        <w:t xml:space="preserve">This DSD shall be undertaken </w:t>
      </w:r>
      <w:r w:rsidR="00BC33F7" w:rsidRPr="00BC33F7">
        <w:t xml:space="preserve">in conjunction with </w:t>
      </w:r>
      <w:r w:rsidR="00562D04" w:rsidRPr="00BC33F7">
        <w:t>DSD-OPS-HLPDSK</w:t>
      </w:r>
      <w:r>
        <w:t>,</w:t>
      </w:r>
      <w:r w:rsidR="00562D04" w:rsidRPr="00BC33F7">
        <w:t xml:space="preserve"> </w:t>
      </w:r>
      <w:r w:rsidR="00562D04">
        <w:t xml:space="preserve">for </w:t>
      </w:r>
      <w:r w:rsidR="00BC33F7" w:rsidRPr="00BC33F7">
        <w:t xml:space="preserve">direct </w:t>
      </w:r>
      <w:r w:rsidR="00562D04">
        <w:t xml:space="preserve">help desk </w:t>
      </w:r>
      <w:r w:rsidR="00BC33F7" w:rsidRPr="00BC33F7">
        <w:t xml:space="preserve">support </w:t>
      </w:r>
      <w:r w:rsidR="00562D04">
        <w:t xml:space="preserve">provided </w:t>
      </w:r>
      <w:r w:rsidR="00BC33F7" w:rsidRPr="00BC33F7">
        <w:t>to system operators and support staff</w:t>
      </w:r>
      <w:r>
        <w:t>.</w:t>
      </w:r>
    </w:p>
    <w:p w14:paraId="25CDB93B" w14:textId="77777777" w:rsidR="00BC33F7" w:rsidRDefault="007306E2" w:rsidP="0009011D">
      <w:pPr>
        <w:pStyle w:val="SOWTL2-ASDEFCON"/>
      </w:pPr>
      <w:bookmarkStart w:id="10" w:name="_Ref356207935"/>
      <w:r>
        <w:t xml:space="preserve">This DSD shall be undertaken </w:t>
      </w:r>
      <w:r w:rsidR="00801666">
        <w:t xml:space="preserve">in conjunction with </w:t>
      </w:r>
      <w:r w:rsidR="00562D04">
        <w:t xml:space="preserve">DSD-MNT-SA for </w:t>
      </w:r>
      <w:r w:rsidR="00801666">
        <w:t>system administration Services.</w:t>
      </w:r>
      <w:bookmarkEnd w:id="10"/>
    </w:p>
    <w:p w14:paraId="6047D0EB" w14:textId="77777777" w:rsidR="00592CC7" w:rsidRDefault="00592CC7" w:rsidP="0009011D">
      <w:pPr>
        <w:pStyle w:val="SOWHL1-ASDEFCON"/>
      </w:pPr>
      <w:bookmarkStart w:id="11" w:name="_Ref265664773"/>
      <w:bookmarkStart w:id="12" w:name="_Toc515805641"/>
      <w:r>
        <w:t>Applicable Documents</w:t>
      </w:r>
      <w:bookmarkEnd w:id="11"/>
    </w:p>
    <w:bookmarkEnd w:id="12"/>
    <w:p w14:paraId="3E26A1F6" w14:textId="2CA5D602" w:rsidR="00801666" w:rsidRDefault="00BB62A2" w:rsidP="00D2667A">
      <w:pPr>
        <w:pStyle w:val="NoteToDrafters-ASDEFCON"/>
      </w:pPr>
      <w:r>
        <w:t>Note to drafters:  Drafters may either e</w:t>
      </w:r>
      <w:r w:rsidR="00801666" w:rsidRPr="00801666">
        <w:t>dit the list of documents in the table below to suit the requirements of this DSD</w:t>
      </w:r>
      <w:r>
        <w:t xml:space="preserve"> or include the </w:t>
      </w:r>
      <w:r w:rsidR="007D7D5F">
        <w:t>n</w:t>
      </w:r>
      <w:r>
        <w:t>ote to tenderers below, request</w:t>
      </w:r>
      <w:r w:rsidR="00DF521B">
        <w:t>ing</w:t>
      </w:r>
      <w:r>
        <w:t xml:space="preserve"> the tenderers to identify their own standards</w:t>
      </w:r>
      <w:r w:rsidR="00801666" w:rsidRPr="00801666">
        <w:t xml:space="preserve">.  Do not include </w:t>
      </w:r>
      <w:r>
        <w:t>both approaches</w:t>
      </w:r>
      <w:r w:rsidR="00DF521B">
        <w:t xml:space="preserve"> (unless the </w:t>
      </w:r>
      <w:r w:rsidR="007D7D5F">
        <w:t>n</w:t>
      </w:r>
      <w:r w:rsidR="00DF521B">
        <w:t xml:space="preserve">ote to tenderers is modified to request alternative standards to the ones proposed by the drafter).  If modifying the list of documents, do not include </w:t>
      </w:r>
      <w:r w:rsidR="0069148E">
        <w:t xml:space="preserve">reference to </w:t>
      </w:r>
      <w:r w:rsidR="00801666" w:rsidRPr="00801666">
        <w:t>Defence polic</w:t>
      </w:r>
      <w:r w:rsidR="00E978BD">
        <w:t>ies</w:t>
      </w:r>
      <w:r w:rsidR="00801666" w:rsidRPr="00801666">
        <w:t xml:space="preserve"> </w:t>
      </w:r>
      <w:r w:rsidR="0069148E" w:rsidRPr="0069148E">
        <w:t xml:space="preserve">unless the obligations for contractors are explicitly set out in the referenced policy; otherwise, </w:t>
      </w:r>
      <w:r w:rsidR="00801666" w:rsidRPr="00801666">
        <w:t xml:space="preserve">these types of documents </w:t>
      </w:r>
      <w:r w:rsidR="0069148E">
        <w:t xml:space="preserve">can be </w:t>
      </w:r>
      <w:r w:rsidR="00801666" w:rsidRPr="00801666">
        <w:t>open to interpretation within a contract.</w:t>
      </w:r>
    </w:p>
    <w:p w14:paraId="6B2024FE" w14:textId="77777777" w:rsidR="00592CC7" w:rsidRPr="00DE11D0" w:rsidRDefault="00592CC7" w:rsidP="0009011D">
      <w:pPr>
        <w:pStyle w:val="SOWTL2-ASDEFCON"/>
      </w:pPr>
      <w:r w:rsidRPr="00DE11D0">
        <w:t>The following documents form a part of this DSD to the extent specified herein:</w:t>
      </w:r>
    </w:p>
    <w:p w14:paraId="4B38212E" w14:textId="77777777" w:rsidR="00592CC7" w:rsidRPr="00DF24C2" w:rsidRDefault="00592CC7" w:rsidP="00592CC7">
      <w:pPr>
        <w:pStyle w:val="Notetotenderers"/>
      </w:pPr>
      <w:r w:rsidRPr="00DF24C2">
        <w:t xml:space="preserve">Note to </w:t>
      </w:r>
      <w:r w:rsidR="00801666">
        <w:t>t</w:t>
      </w:r>
      <w:r>
        <w:t>enderers</w:t>
      </w:r>
      <w:r w:rsidRPr="00DF24C2">
        <w:t xml:space="preserve">:  </w:t>
      </w:r>
      <w:r>
        <w:t>Tenderers</w:t>
      </w:r>
      <w:r w:rsidRPr="00DF24C2">
        <w:t xml:space="preserve"> are to nominate in their </w:t>
      </w:r>
      <w:r w:rsidR="00801666">
        <w:t>r</w:t>
      </w:r>
      <w:r>
        <w:t xml:space="preserve">esponse to Annex G to Attachment A to the </w:t>
      </w:r>
      <w:r w:rsidR="00801666">
        <w:t>c</w:t>
      </w:r>
      <w:r>
        <w:t xml:space="preserve">onditions of </w:t>
      </w:r>
      <w:r w:rsidR="00801666">
        <w:t>t</w:t>
      </w:r>
      <w:r>
        <w:t>ender</w:t>
      </w:r>
      <w:r w:rsidRPr="00DF24C2">
        <w:t xml:space="preserve">, a recognised standard for </w:t>
      </w:r>
      <w:r w:rsidR="0016702C">
        <w:t>Software</w:t>
      </w:r>
      <w:r w:rsidRPr="00DF24C2">
        <w:t xml:space="preserve"> maintenance and upkeep that they intend to use for the delivery of </w:t>
      </w:r>
      <w:r w:rsidR="0016702C">
        <w:t>Software</w:t>
      </w:r>
      <w:r w:rsidR="00C80E91" w:rsidRPr="00DF24C2">
        <w:t xml:space="preserve"> support</w:t>
      </w:r>
      <w:r w:rsidR="00DF521B">
        <w:t xml:space="preserve"> Services</w:t>
      </w:r>
      <w:r w:rsidRPr="00DF24C2">
        <w:t>.</w:t>
      </w:r>
    </w:p>
    <w:tbl>
      <w:tblPr>
        <w:tblW w:w="0" w:type="auto"/>
        <w:tblInd w:w="1134" w:type="dxa"/>
        <w:tblLook w:val="00A0" w:firstRow="1" w:lastRow="0" w:firstColumn="1" w:lastColumn="0" w:noHBand="0" w:noVBand="0"/>
      </w:tblPr>
      <w:tblGrid>
        <w:gridCol w:w="2127"/>
        <w:gridCol w:w="5809"/>
      </w:tblGrid>
      <w:tr w:rsidR="00592CC7" w:rsidRPr="005E7F02" w14:paraId="507BE2F4" w14:textId="77777777" w:rsidTr="0028716B">
        <w:tc>
          <w:tcPr>
            <w:tcW w:w="2127" w:type="dxa"/>
          </w:tcPr>
          <w:p w14:paraId="435DB3C2" w14:textId="70586996" w:rsidR="00592CC7" w:rsidRPr="00DF24C2" w:rsidRDefault="00B768D6" w:rsidP="00D75CF4">
            <w:pPr>
              <w:pStyle w:val="Table10ptText-ASDEFCON"/>
            </w:pPr>
            <w:r>
              <w:t xml:space="preserve">AS </w:t>
            </w:r>
            <w:r w:rsidR="008F17EA">
              <w:t>ISO/IEC</w:t>
            </w:r>
            <w:r w:rsidR="00D75CF4">
              <w:t>/IEEE</w:t>
            </w:r>
            <w:r w:rsidR="00592CC7" w:rsidRPr="00DF24C2">
              <w:t xml:space="preserve"> 12207</w:t>
            </w:r>
            <w:r w:rsidR="008F17EA">
              <w:t>:</w:t>
            </w:r>
            <w:r w:rsidR="00556240">
              <w:t>201</w:t>
            </w:r>
            <w:r w:rsidR="00D75CF4">
              <w:t>9</w:t>
            </w:r>
          </w:p>
        </w:tc>
        <w:tc>
          <w:tcPr>
            <w:tcW w:w="5809" w:type="dxa"/>
          </w:tcPr>
          <w:p w14:paraId="7CC5EF57" w14:textId="3B222FE4" w:rsidR="00592CC7" w:rsidRPr="007F0D76" w:rsidRDefault="00903D12" w:rsidP="0026615F">
            <w:pPr>
              <w:pStyle w:val="Table10ptText-ASDEFCON"/>
              <w:rPr>
                <w:i/>
              </w:rPr>
            </w:pPr>
            <w:r>
              <w:rPr>
                <w:i/>
              </w:rPr>
              <w:t xml:space="preserve">Systems and </w:t>
            </w:r>
            <w:r w:rsidR="0026615F">
              <w:rPr>
                <w:i/>
              </w:rPr>
              <w:t>s</w:t>
            </w:r>
            <w:r>
              <w:rPr>
                <w:i/>
              </w:rPr>
              <w:t xml:space="preserve">oftware </w:t>
            </w:r>
            <w:r w:rsidR="0026615F">
              <w:rPr>
                <w:i/>
              </w:rPr>
              <w:t>e</w:t>
            </w:r>
            <w:r>
              <w:rPr>
                <w:i/>
              </w:rPr>
              <w:t>ngineering</w:t>
            </w:r>
            <w:r w:rsidR="006B61E4" w:rsidRPr="007F0D76">
              <w:rPr>
                <w:i/>
              </w:rPr>
              <w:t xml:space="preserve"> – </w:t>
            </w:r>
            <w:r w:rsidR="00592CC7" w:rsidRPr="007F0D76">
              <w:rPr>
                <w:i/>
              </w:rPr>
              <w:t xml:space="preserve">Software </w:t>
            </w:r>
            <w:r>
              <w:rPr>
                <w:i/>
              </w:rPr>
              <w:t>l</w:t>
            </w:r>
            <w:r w:rsidR="00592CC7" w:rsidRPr="007F0D76">
              <w:rPr>
                <w:i/>
              </w:rPr>
              <w:t xml:space="preserve">ife </w:t>
            </w:r>
            <w:r>
              <w:rPr>
                <w:i/>
              </w:rPr>
              <w:t>c</w:t>
            </w:r>
            <w:r w:rsidR="00592CC7" w:rsidRPr="007F0D76">
              <w:rPr>
                <w:i/>
              </w:rPr>
              <w:t>ycle</w:t>
            </w:r>
            <w:r w:rsidR="006B61E4" w:rsidRPr="007F0D76">
              <w:rPr>
                <w:i/>
              </w:rPr>
              <w:t xml:space="preserve"> </w:t>
            </w:r>
            <w:r>
              <w:rPr>
                <w:i/>
              </w:rPr>
              <w:t>p</w:t>
            </w:r>
            <w:r w:rsidR="006B61E4" w:rsidRPr="007F0D76">
              <w:rPr>
                <w:i/>
              </w:rPr>
              <w:t>rocesses</w:t>
            </w:r>
          </w:p>
        </w:tc>
      </w:tr>
      <w:tr w:rsidR="00592CC7" w:rsidRPr="005E7F02" w14:paraId="5C6F5E29" w14:textId="77777777" w:rsidTr="0028716B">
        <w:tc>
          <w:tcPr>
            <w:tcW w:w="2127" w:type="dxa"/>
          </w:tcPr>
          <w:p w14:paraId="3BBE7858" w14:textId="77777777" w:rsidR="00592CC7" w:rsidRPr="00DF24C2" w:rsidRDefault="00592CC7" w:rsidP="00D2667A">
            <w:pPr>
              <w:pStyle w:val="Table10ptText-ASDEFCON"/>
            </w:pPr>
            <w:r w:rsidRPr="00DF24C2">
              <w:t>MIL-HDBK-1467</w:t>
            </w:r>
          </w:p>
        </w:tc>
        <w:tc>
          <w:tcPr>
            <w:tcW w:w="5809" w:type="dxa"/>
          </w:tcPr>
          <w:p w14:paraId="151B894F" w14:textId="77777777" w:rsidR="00592CC7" w:rsidRPr="007F0D76" w:rsidRDefault="00592CC7" w:rsidP="00D2667A">
            <w:pPr>
              <w:pStyle w:val="Table10ptText-ASDEFCON"/>
              <w:rPr>
                <w:i/>
              </w:rPr>
            </w:pPr>
            <w:r w:rsidRPr="007F0D76">
              <w:rPr>
                <w:i/>
              </w:rPr>
              <w:t>Acquisition of Software Environments and Support Software</w:t>
            </w:r>
          </w:p>
        </w:tc>
      </w:tr>
      <w:tr w:rsidR="00592CC7" w:rsidRPr="00DF24C2" w14:paraId="0BEA9809" w14:textId="77777777" w:rsidTr="0028716B">
        <w:tc>
          <w:tcPr>
            <w:tcW w:w="2127" w:type="dxa"/>
          </w:tcPr>
          <w:p w14:paraId="377C2928" w14:textId="0AD7864C" w:rsidR="00592CC7" w:rsidRPr="00DF24C2" w:rsidRDefault="00592CC7" w:rsidP="00135C26">
            <w:pPr>
              <w:pStyle w:val="Table10ptText-ASDEFCON"/>
            </w:pPr>
            <w:r w:rsidRPr="00DF24C2">
              <w:t>ISO/IE</w:t>
            </w:r>
            <w:r w:rsidR="008F17EA">
              <w:t xml:space="preserve">C </w:t>
            </w:r>
            <w:r w:rsidRPr="00DF24C2">
              <w:t>14764</w:t>
            </w:r>
            <w:r w:rsidR="008F17EA">
              <w:t>:20</w:t>
            </w:r>
            <w:r w:rsidR="00135C26">
              <w:t>22</w:t>
            </w:r>
          </w:p>
        </w:tc>
        <w:tc>
          <w:tcPr>
            <w:tcW w:w="5809" w:type="dxa"/>
          </w:tcPr>
          <w:p w14:paraId="3143AA57" w14:textId="3FF59C40" w:rsidR="00592CC7" w:rsidRPr="007F0D76" w:rsidRDefault="00420278" w:rsidP="00D2667A">
            <w:pPr>
              <w:pStyle w:val="Table10ptText-ASDEFCON"/>
              <w:rPr>
                <w:i/>
              </w:rPr>
            </w:pPr>
            <w:r>
              <w:rPr>
                <w:i/>
              </w:rPr>
              <w:t>Software Engineering</w:t>
            </w:r>
            <w:r w:rsidR="00592CC7" w:rsidRPr="007F0D76">
              <w:rPr>
                <w:i/>
              </w:rPr>
              <w:t xml:space="preserve"> – Software</w:t>
            </w:r>
            <w:r>
              <w:rPr>
                <w:i/>
              </w:rPr>
              <w:t xml:space="preserve"> Life Cycle Processes -</w:t>
            </w:r>
            <w:r w:rsidR="00592CC7" w:rsidRPr="007F0D76">
              <w:rPr>
                <w:i/>
              </w:rPr>
              <w:t xml:space="preserve"> Maintenance</w:t>
            </w:r>
          </w:p>
        </w:tc>
      </w:tr>
    </w:tbl>
    <w:p w14:paraId="41D74F3C" w14:textId="77777777" w:rsidR="00592CC7" w:rsidRDefault="00592CC7" w:rsidP="0009011D">
      <w:pPr>
        <w:pStyle w:val="SOWHL1-ASDEFCON"/>
      </w:pPr>
      <w:r>
        <w:t>Service Description</w:t>
      </w:r>
    </w:p>
    <w:p w14:paraId="7C0792F3" w14:textId="77777777" w:rsidR="00592CC7" w:rsidRDefault="00592CC7" w:rsidP="00D2667A">
      <w:pPr>
        <w:pStyle w:val="SOWHL2-ASDEFCON"/>
      </w:pPr>
      <w:r>
        <w:t>Introduction</w:t>
      </w:r>
    </w:p>
    <w:p w14:paraId="499D7288" w14:textId="77777777" w:rsidR="00592CC7" w:rsidRDefault="00592CC7" w:rsidP="00D2667A">
      <w:pPr>
        <w:pStyle w:val="SOWHL3-ASDEFCON"/>
      </w:pPr>
      <w:r>
        <w:t>Scope of DSD</w:t>
      </w:r>
    </w:p>
    <w:p w14:paraId="383FA7CB" w14:textId="77777777" w:rsidR="00592CC7" w:rsidRDefault="00592CC7" w:rsidP="00D2667A">
      <w:pPr>
        <w:pStyle w:val="SOWTL4-ASDEFCON"/>
      </w:pPr>
      <w:bookmarkStart w:id="13" w:name="_Ref318884559"/>
      <w:r>
        <w:t xml:space="preserve">The Contractor shall provide </w:t>
      </w:r>
      <w:r w:rsidR="0016702C">
        <w:t>Software</w:t>
      </w:r>
      <w:r>
        <w:t xml:space="preserve"> support Services, as described in this DSD, for the </w:t>
      </w:r>
      <w:r w:rsidR="0016702C">
        <w:t>Software</w:t>
      </w:r>
      <w:r>
        <w:t xml:space="preserve"> </w:t>
      </w:r>
      <w:r w:rsidR="008D6EA2">
        <w:t xml:space="preserve">Products </w:t>
      </w:r>
      <w:r>
        <w:t>listed at Annex A to the SOW</w:t>
      </w:r>
      <w:r w:rsidR="008D6EA2">
        <w:t xml:space="preserve"> for which the Contractor is identified as having </w:t>
      </w:r>
      <w:r w:rsidR="0016702C">
        <w:t>Software</w:t>
      </w:r>
      <w:r w:rsidR="008D6EA2">
        <w:t xml:space="preserve"> support responsibilities</w:t>
      </w:r>
      <w:r>
        <w:t>.</w:t>
      </w:r>
      <w:bookmarkEnd w:id="13"/>
    </w:p>
    <w:p w14:paraId="7D14EF28" w14:textId="77777777" w:rsidR="00592CC7" w:rsidRDefault="00592CC7" w:rsidP="00D2667A">
      <w:pPr>
        <w:pStyle w:val="SOWHL2-ASDEFCON"/>
      </w:pPr>
      <w:r>
        <w:t>Services</w:t>
      </w:r>
    </w:p>
    <w:p w14:paraId="2727DEA0" w14:textId="77777777" w:rsidR="00CC1467" w:rsidRDefault="00CC1467" w:rsidP="00D2667A">
      <w:pPr>
        <w:pStyle w:val="SOWHL3-ASDEFCON"/>
      </w:pPr>
      <w:bookmarkStart w:id="14" w:name="_Ref265932945"/>
      <w:bookmarkStart w:id="15" w:name="_Ref265649576"/>
      <w:bookmarkEnd w:id="3"/>
      <w:r>
        <w:t>Software Support Planning</w:t>
      </w:r>
      <w:bookmarkEnd w:id="14"/>
    </w:p>
    <w:bookmarkEnd w:id="15"/>
    <w:p w14:paraId="3F9454CD" w14:textId="77777777" w:rsidR="00592CC7" w:rsidRDefault="00592CC7" w:rsidP="00D2667A">
      <w:pPr>
        <w:pStyle w:val="NoteToDrafters-ASDEFCON"/>
      </w:pPr>
      <w:r>
        <w:t xml:space="preserve">Note to drafters:  The drafter needs to decide whether a stand-alone SWSP is required or if </w:t>
      </w:r>
      <w:r w:rsidR="0016702C">
        <w:t>Software</w:t>
      </w:r>
      <w:r>
        <w:t>-support planning will be rolled</w:t>
      </w:r>
      <w:r w:rsidR="004D47DD">
        <w:t xml:space="preserve"> </w:t>
      </w:r>
      <w:r>
        <w:t>up into the CEMP</w:t>
      </w:r>
      <w:r w:rsidR="008F17EA">
        <w:t xml:space="preserve"> or SSMP</w:t>
      </w:r>
      <w:r>
        <w:t>.</w:t>
      </w:r>
      <w:r w:rsidR="008F17EA">
        <w:t xml:space="preserve"> </w:t>
      </w:r>
      <w:r>
        <w:t xml:space="preserve"> Based on this decision</w:t>
      </w:r>
      <w:r w:rsidR="006D4C91">
        <w:t>,</w:t>
      </w:r>
      <w:r>
        <w:t xml:space="preserve"> one of the following options should be selected and the CDRL adjusted accordingly. </w:t>
      </w:r>
      <w:r w:rsidR="00C80E91">
        <w:t xml:space="preserve"> Refer to guidance for</w:t>
      </w:r>
      <w:r w:rsidR="008972F8">
        <w:t xml:space="preserve"> the transfer</w:t>
      </w:r>
      <w:r w:rsidR="00C80E91">
        <w:t xml:space="preserve"> of a</w:t>
      </w:r>
      <w:r w:rsidR="006D4C91">
        <w:t>n</w:t>
      </w:r>
      <w:r w:rsidR="00C80E91">
        <w:t xml:space="preserve"> SWSP from a linked </w:t>
      </w:r>
      <w:r w:rsidR="006D4C91">
        <w:t>Contract (Acquisition).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450A8F" w14:paraId="7EE25DCE" w14:textId="77777777" w:rsidTr="00450A8F">
        <w:tc>
          <w:tcPr>
            <w:tcW w:w="9286" w:type="dxa"/>
            <w:shd w:val="clear" w:color="auto" w:fill="auto"/>
          </w:tcPr>
          <w:p w14:paraId="38860A8C" w14:textId="77777777" w:rsidR="00450A8F" w:rsidRDefault="00450A8F" w:rsidP="00D2667A">
            <w:pPr>
              <w:pStyle w:val="ASDEFCONOption"/>
            </w:pPr>
            <w:r>
              <w:t>Option A:  For when a stand-alone SWSP is required:</w:t>
            </w:r>
          </w:p>
          <w:p w14:paraId="094F810B" w14:textId="77777777" w:rsidR="00450A8F" w:rsidRPr="006D4C91" w:rsidRDefault="00450A8F" w:rsidP="00D2667A">
            <w:pPr>
              <w:pStyle w:val="SOWTL4-ASDEFCON"/>
            </w:pPr>
            <w:bookmarkStart w:id="16" w:name="_Ref315353302"/>
            <w:r>
              <w:t>The Contractor shall develop, deliver, and update a Software Support Plan (SWSP) in accordance with CDRL Line Number ENG-750.</w:t>
            </w:r>
            <w:bookmarkEnd w:id="16"/>
          </w:p>
          <w:p w14:paraId="4A1630DA" w14:textId="2F41F732" w:rsidR="00450A8F" w:rsidRPr="006D4C91" w:rsidRDefault="00450A8F" w:rsidP="00D2667A">
            <w:pPr>
              <w:pStyle w:val="ASDEFCONOption"/>
            </w:pPr>
            <w:r>
              <w:rPr>
                <w:lang w:val="en-GB"/>
              </w:rPr>
              <w:t>Option A-1:  For when the Contract will be tendered in conjunction with a Contract (Acquisition).</w:t>
            </w:r>
          </w:p>
          <w:p w14:paraId="505CFB54" w14:textId="1EDEBEEA" w:rsidR="00450A8F" w:rsidRDefault="00450A8F" w:rsidP="00D2667A">
            <w:pPr>
              <w:pStyle w:val="SOWTL4-ASDEFCON"/>
              <w:rPr>
                <w:lang w:val="en-GB"/>
              </w:rPr>
            </w:pPr>
            <w:r>
              <w:t xml:space="preserve">The Contractor shall use the SWSP developed under the Contract (Acquisition) as the basis for the SWSP required under clause </w:t>
            </w:r>
            <w:r>
              <w:fldChar w:fldCharType="begin"/>
            </w:r>
            <w:r>
              <w:instrText xml:space="preserve"> REF _Ref315353302 \r \h </w:instrText>
            </w:r>
            <w:r>
              <w:fldChar w:fldCharType="separate"/>
            </w:r>
            <w:r w:rsidR="00F33556">
              <w:t>6.2.1.1</w:t>
            </w:r>
            <w:r>
              <w:fldChar w:fldCharType="end"/>
            </w:r>
            <w:r>
              <w:t>.</w:t>
            </w:r>
          </w:p>
          <w:p w14:paraId="1A22A115" w14:textId="77777777" w:rsidR="00450A8F" w:rsidRDefault="00450A8F" w:rsidP="00D2667A">
            <w:pPr>
              <w:pStyle w:val="ASDEFCONOption"/>
            </w:pPr>
            <w:r>
              <w:t xml:space="preserve">Option B:  For when the </w:t>
            </w:r>
            <w:r w:rsidR="0016702C">
              <w:t>Software</w:t>
            </w:r>
            <w:r>
              <w:t xml:space="preserve"> support requirements are to be addressed through the CEMP or SSMP.</w:t>
            </w:r>
          </w:p>
          <w:p w14:paraId="3D8A54C2" w14:textId="061F0D2D" w:rsidR="00450A8F" w:rsidRPr="00450A8F" w:rsidRDefault="00450A8F" w:rsidP="00D2667A">
            <w:pPr>
              <w:pStyle w:val="SOWTL4-ASDEFCON"/>
              <w:rPr>
                <w:lang w:val="en-GB"/>
              </w:rPr>
            </w:pPr>
            <w:r>
              <w:t xml:space="preserve">The Contractor shall address the management and planning of </w:t>
            </w:r>
            <w:r w:rsidR="0016702C">
              <w:t>Software</w:t>
            </w:r>
            <w:r>
              <w:t xml:space="preserve"> support in the </w:t>
            </w:r>
            <w:r w:rsidR="00714E38">
              <w:fldChar w:fldCharType="begin">
                <w:ffData>
                  <w:name w:val=""/>
                  <w:enabled/>
                  <w:calcOnExit w:val="0"/>
                  <w:textInput>
                    <w:default w:val="[…INSERT 'CEMP' OR 'SSMP'…]"/>
                  </w:textInput>
                </w:ffData>
              </w:fldChar>
            </w:r>
            <w:r w:rsidR="00714E38">
              <w:instrText xml:space="preserve"> FORMTEXT </w:instrText>
            </w:r>
            <w:r w:rsidR="00714E38">
              <w:fldChar w:fldCharType="separate"/>
            </w:r>
            <w:r w:rsidR="00F33556">
              <w:rPr>
                <w:noProof/>
              </w:rPr>
              <w:t>[…INSERT 'CEMP' OR 'SSMP'…]</w:t>
            </w:r>
            <w:r w:rsidR="00714E38">
              <w:fldChar w:fldCharType="end"/>
            </w:r>
            <w:r>
              <w:t>.</w:t>
            </w:r>
          </w:p>
        </w:tc>
      </w:tr>
    </w:tbl>
    <w:p w14:paraId="4D35A50A" w14:textId="77777777" w:rsidR="00592CC7" w:rsidRDefault="00592CC7" w:rsidP="00D2667A">
      <w:pPr>
        <w:pStyle w:val="NoteToDrafters-ASDEFCON"/>
      </w:pPr>
      <w:r>
        <w:t xml:space="preserve">Note to drafters:  </w:t>
      </w:r>
      <w:r w:rsidR="00BD3DEE">
        <w:t xml:space="preserve">Insert </w:t>
      </w:r>
      <w:r>
        <w:t>the applicable plan in</w:t>
      </w:r>
      <w:r w:rsidR="00990D0E">
        <w:t>to</w:t>
      </w:r>
      <w:r>
        <w:t xml:space="preserve"> the following clauses.</w:t>
      </w:r>
    </w:p>
    <w:p w14:paraId="1E095E8E" w14:textId="429ACB36" w:rsidR="00592CC7" w:rsidRDefault="00592CC7" w:rsidP="00D2667A">
      <w:pPr>
        <w:pStyle w:val="SOWTL4-ASDEFCON"/>
      </w:pPr>
      <w:r>
        <w:t xml:space="preserve">The Contractor shall make available to the Commonwealth, </w:t>
      </w:r>
      <w:r w:rsidR="008972F8">
        <w:t xml:space="preserve">within 10 Working Days of a </w:t>
      </w:r>
      <w:r>
        <w:t>request, all associated plans, processes, procedures,</w:t>
      </w:r>
      <w:r w:rsidR="00243567">
        <w:t xml:space="preserve"> logs,</w:t>
      </w:r>
      <w:r>
        <w:t xml:space="preserve"> instructions and data supporting the Approved </w:t>
      </w:r>
      <w:r w:rsidR="00714E38">
        <w:fldChar w:fldCharType="begin">
          <w:ffData>
            <w:name w:val=""/>
            <w:enabled/>
            <w:calcOnExit w:val="0"/>
            <w:textInput>
              <w:default w:val="[…INSERT 'SWSP', 'CEMP' OR 'SSMP'…]"/>
            </w:textInput>
          </w:ffData>
        </w:fldChar>
      </w:r>
      <w:r w:rsidR="00714E38">
        <w:instrText xml:space="preserve"> FORMTEXT </w:instrText>
      </w:r>
      <w:r w:rsidR="00714E38">
        <w:fldChar w:fldCharType="separate"/>
      </w:r>
      <w:r w:rsidR="00F33556">
        <w:rPr>
          <w:noProof/>
        </w:rPr>
        <w:t>[…INSERT 'SWSP', 'CEMP' OR 'SSMP'…]</w:t>
      </w:r>
      <w:r w:rsidR="00714E38">
        <w:fldChar w:fldCharType="end"/>
      </w:r>
      <w:r>
        <w:t>.</w:t>
      </w:r>
    </w:p>
    <w:p w14:paraId="687D32F8" w14:textId="4C3A3E67" w:rsidR="00592CC7" w:rsidRDefault="00592CC7" w:rsidP="0009011D">
      <w:pPr>
        <w:pStyle w:val="SOWTL4-ASDEFCON"/>
      </w:pPr>
      <w:r>
        <w:t xml:space="preserve">The Contractor shall provide </w:t>
      </w:r>
      <w:r w:rsidR="0016702C">
        <w:t>Software</w:t>
      </w:r>
      <w:r w:rsidR="004D1AEE">
        <w:t xml:space="preserve"> support </w:t>
      </w:r>
      <w:r>
        <w:t>Services</w:t>
      </w:r>
      <w:r w:rsidR="006D4C91">
        <w:t xml:space="preserve"> in accordance with the applicable documents listed at clause </w:t>
      </w:r>
      <w:r w:rsidR="006D4C91">
        <w:fldChar w:fldCharType="begin"/>
      </w:r>
      <w:r w:rsidR="006D4C91">
        <w:instrText xml:space="preserve"> REF _Ref265664773 \r \h </w:instrText>
      </w:r>
      <w:r w:rsidR="006D4C91">
        <w:fldChar w:fldCharType="separate"/>
      </w:r>
      <w:r w:rsidR="00F33556">
        <w:t>5</w:t>
      </w:r>
      <w:r w:rsidR="006D4C91">
        <w:fldChar w:fldCharType="end"/>
      </w:r>
      <w:r w:rsidR="006D4C91">
        <w:t>, as tailored by</w:t>
      </w:r>
      <w:r>
        <w:t xml:space="preserve"> the Approved </w:t>
      </w:r>
      <w:r w:rsidR="00714E38">
        <w:fldChar w:fldCharType="begin">
          <w:ffData>
            <w:name w:val=""/>
            <w:enabled/>
            <w:calcOnExit w:val="0"/>
            <w:textInput>
              <w:default w:val="[…INSERT 'SWSP', 'CEMP' OR 'SSMP'…]"/>
            </w:textInput>
          </w:ffData>
        </w:fldChar>
      </w:r>
      <w:r w:rsidR="00714E38">
        <w:instrText xml:space="preserve"> FORMTEXT </w:instrText>
      </w:r>
      <w:r w:rsidR="00714E38">
        <w:fldChar w:fldCharType="separate"/>
      </w:r>
      <w:r w:rsidR="00F33556">
        <w:rPr>
          <w:noProof/>
        </w:rPr>
        <w:t>[…INSERT 'SWSP', 'CEMP' OR 'SSMP'…]</w:t>
      </w:r>
      <w:r w:rsidR="00714E38">
        <w:fldChar w:fldCharType="end"/>
      </w:r>
      <w:r>
        <w:t>.</w:t>
      </w:r>
    </w:p>
    <w:p w14:paraId="26193594" w14:textId="416C3764" w:rsidR="00592CC7" w:rsidRDefault="00592CC7" w:rsidP="0009011D">
      <w:pPr>
        <w:pStyle w:val="SOWTL4-ASDEFCON"/>
      </w:pPr>
      <w:r>
        <w:t xml:space="preserve">The Contractor shall ensure all </w:t>
      </w:r>
      <w:r w:rsidR="0016702C">
        <w:t>Software</w:t>
      </w:r>
      <w:r>
        <w:t xml:space="preserve"> support Services provided by Subcontractors are consistent with the Approved </w:t>
      </w:r>
      <w:r w:rsidR="00714E38">
        <w:fldChar w:fldCharType="begin">
          <w:ffData>
            <w:name w:val=""/>
            <w:enabled/>
            <w:calcOnExit w:val="0"/>
            <w:textInput>
              <w:default w:val="[…INSERT 'SWSP', 'CEMP' OR 'SSMP'…]"/>
            </w:textInput>
          </w:ffData>
        </w:fldChar>
      </w:r>
      <w:r w:rsidR="00714E38">
        <w:instrText xml:space="preserve"> FORMTEXT </w:instrText>
      </w:r>
      <w:r w:rsidR="00714E38">
        <w:fldChar w:fldCharType="separate"/>
      </w:r>
      <w:r w:rsidR="00F33556">
        <w:rPr>
          <w:noProof/>
        </w:rPr>
        <w:t>[…INSERT 'SWSP', 'CEMP' OR 'SSMP'…]</w:t>
      </w:r>
      <w:r w:rsidR="00714E38">
        <w:fldChar w:fldCharType="end"/>
      </w:r>
      <w:r>
        <w:t>.</w:t>
      </w:r>
    </w:p>
    <w:p w14:paraId="30292E4E" w14:textId="77777777" w:rsidR="00592CC7" w:rsidRDefault="00592CC7" w:rsidP="0009011D">
      <w:pPr>
        <w:pStyle w:val="SOWTL4-ASDEFCON"/>
      </w:pPr>
      <w:r w:rsidRPr="00840CC8">
        <w:t xml:space="preserve">The Contractor shall maintain a schedule of known </w:t>
      </w:r>
      <w:r w:rsidR="0016702C">
        <w:t>Software</w:t>
      </w:r>
      <w:r w:rsidRPr="00840CC8">
        <w:t xml:space="preserve"> </w:t>
      </w:r>
      <w:r>
        <w:t xml:space="preserve">support </w:t>
      </w:r>
      <w:r w:rsidRPr="00840CC8">
        <w:t xml:space="preserve">activities, projecting work effort for a period of not less than one year in advance, or until the end of the </w:t>
      </w:r>
      <w:r w:rsidR="0016790D">
        <w:t>Term</w:t>
      </w:r>
      <w:r w:rsidR="0016790D" w:rsidRPr="00840CC8">
        <w:t xml:space="preserve"> </w:t>
      </w:r>
      <w:r w:rsidRPr="00840CC8">
        <w:t xml:space="preserve">where that </w:t>
      </w:r>
      <w:r w:rsidR="00AA2D59">
        <w:t xml:space="preserve">period </w:t>
      </w:r>
      <w:r w:rsidRPr="00840CC8">
        <w:t>is less than one year.</w:t>
      </w:r>
    </w:p>
    <w:p w14:paraId="36E24160" w14:textId="77777777" w:rsidR="00FD680A" w:rsidRDefault="00FD680A" w:rsidP="0009011D">
      <w:pPr>
        <w:pStyle w:val="SOWTL4-ASDEFCON"/>
      </w:pPr>
      <w:r w:rsidRPr="006510EC">
        <w:t xml:space="preserve">The Contractor shall provide a copy of the Contractor’s </w:t>
      </w:r>
      <w:r w:rsidR="0016702C">
        <w:t>Software</w:t>
      </w:r>
      <w:r>
        <w:t xml:space="preserve"> support</w:t>
      </w:r>
      <w:r w:rsidRPr="006510EC">
        <w:t xml:space="preserve"> schedule in the form</w:t>
      </w:r>
      <w:r>
        <w:t>at requested and within five</w:t>
      </w:r>
      <w:r w:rsidRPr="006510EC">
        <w:t xml:space="preserve"> Working Days (or other timeframe agreed between </w:t>
      </w:r>
      <w:r w:rsidR="00C96267">
        <w:t>both</w:t>
      </w:r>
      <w:r w:rsidRPr="006510EC">
        <w:t xml:space="preserve"> parties) of a request for a copy of this schedule from the Commonwealth Representative</w:t>
      </w:r>
      <w:r>
        <w:t>.</w:t>
      </w:r>
    </w:p>
    <w:p w14:paraId="20F2CDF4" w14:textId="77777777" w:rsidR="003877AD" w:rsidRPr="00E975C7" w:rsidRDefault="003877AD" w:rsidP="00D2667A">
      <w:pPr>
        <w:pStyle w:val="SOWHL3-ASDEFCON"/>
      </w:pPr>
      <w:bookmarkStart w:id="17" w:name="_Ref179962258"/>
      <w:bookmarkStart w:id="18" w:name="_Ref326650033"/>
      <w:bookmarkStart w:id="19" w:name="_Ref232495609"/>
      <w:r w:rsidRPr="00E975C7">
        <w:t xml:space="preserve">Software </w:t>
      </w:r>
      <w:r w:rsidR="008B0B50">
        <w:t xml:space="preserve">Change Request </w:t>
      </w:r>
      <w:r w:rsidRPr="00E975C7">
        <w:t>Management</w:t>
      </w:r>
      <w:bookmarkEnd w:id="17"/>
      <w:bookmarkEnd w:id="18"/>
    </w:p>
    <w:p w14:paraId="1DD3C775" w14:textId="77777777" w:rsidR="00AE1879" w:rsidRDefault="00AE1879" w:rsidP="00D2667A">
      <w:pPr>
        <w:pStyle w:val="NoteToDrafters-ASDEFCON"/>
      </w:pPr>
      <w:bookmarkStart w:id="20" w:name="_Ref266079594"/>
      <w:r>
        <w:t>Note to drafters:</w:t>
      </w:r>
      <w:r w:rsidR="008F652A">
        <w:t xml:space="preserve">  Amend the following clause to suit the specific requirements of the Contract.</w:t>
      </w:r>
      <w:r w:rsidR="003C21F4">
        <w:t xml:space="preserve">  Reference</w:t>
      </w:r>
      <w:r w:rsidR="00A20269">
        <w:t>s</w:t>
      </w:r>
      <w:r w:rsidR="003C21F4">
        <w:t xml:space="preserve"> to DSD-OPS-HLPDSK and DSD-MNT-SA should be deleted if help desk and ICT System </w:t>
      </w:r>
      <w:r w:rsidR="00990D0E">
        <w:t xml:space="preserve">Administration </w:t>
      </w:r>
      <w:r w:rsidR="003C21F4">
        <w:t xml:space="preserve">Services are provided </w:t>
      </w:r>
      <w:r w:rsidR="00990D0E">
        <w:t xml:space="preserve">by a party other than </w:t>
      </w:r>
      <w:r w:rsidR="00A20269">
        <w:t>the Contractor</w:t>
      </w:r>
      <w:r w:rsidR="003C21F4">
        <w:t>.</w:t>
      </w:r>
    </w:p>
    <w:p w14:paraId="6097A7B9" w14:textId="77777777" w:rsidR="003172D5" w:rsidRDefault="003172D5" w:rsidP="0009011D">
      <w:pPr>
        <w:pStyle w:val="SOWTL4-ASDEFCON"/>
      </w:pPr>
      <w:bookmarkStart w:id="21" w:name="_Ref326651053"/>
      <w:r>
        <w:t xml:space="preserve">The Contractor acknowledges that </w:t>
      </w:r>
      <w:r w:rsidR="008B0B50">
        <w:t>Software Change Requests</w:t>
      </w:r>
      <w:r w:rsidR="009A13CF">
        <w:t xml:space="preserve"> (SWCRs)</w:t>
      </w:r>
      <w:r w:rsidR="003877AD" w:rsidRPr="00E975C7">
        <w:t xml:space="preserve"> may be raised by the Contractor</w:t>
      </w:r>
      <w:r w:rsidR="00AD7874">
        <w:t>,</w:t>
      </w:r>
      <w:r w:rsidR="003877AD" w:rsidRPr="00E975C7">
        <w:t xml:space="preserve"> the Commonwealth</w:t>
      </w:r>
      <w:r w:rsidR="00844311">
        <w:t xml:space="preserve"> or an Associated Party</w:t>
      </w:r>
      <w:r w:rsidR="009D32A5">
        <w:t xml:space="preserve"> (with the agreement of the Commonwealth Representative)</w:t>
      </w:r>
      <w:r>
        <w:t xml:space="preserve"> including</w:t>
      </w:r>
      <w:r w:rsidR="008F652A">
        <w:t xml:space="preserve"> as an outcome of, or in response to</w:t>
      </w:r>
      <w:r>
        <w:t>:</w:t>
      </w:r>
      <w:bookmarkEnd w:id="21"/>
    </w:p>
    <w:p w14:paraId="350A4457" w14:textId="77777777" w:rsidR="003172D5" w:rsidRDefault="003172D5" w:rsidP="007F0D76">
      <w:pPr>
        <w:pStyle w:val="SOWSubL1-ASDEFCON"/>
      </w:pPr>
      <w:r>
        <w:t xml:space="preserve">a </w:t>
      </w:r>
      <w:r w:rsidR="00844311">
        <w:t xml:space="preserve">help desk </w:t>
      </w:r>
      <w:r>
        <w:t>service r</w:t>
      </w:r>
      <w:r w:rsidR="008F652A">
        <w:t>equest</w:t>
      </w:r>
      <w:r w:rsidR="00844311">
        <w:t xml:space="preserve"> raised</w:t>
      </w:r>
      <w:r w:rsidR="008F652A">
        <w:t xml:space="preserve"> under DSD-OPS-HLPDSK;</w:t>
      </w:r>
    </w:p>
    <w:p w14:paraId="65EC992A" w14:textId="77777777" w:rsidR="008F652A" w:rsidRDefault="003172D5" w:rsidP="0009011D">
      <w:pPr>
        <w:pStyle w:val="SOWSubL1-ASDEFCON"/>
      </w:pPr>
      <w:r>
        <w:t>a system event under DSD-MNT-SA</w:t>
      </w:r>
      <w:r w:rsidR="00FE38C6" w:rsidRPr="00FE38C6">
        <w:t xml:space="preserve"> </w:t>
      </w:r>
      <w:r w:rsidR="00FE38C6">
        <w:t xml:space="preserve">that requires a </w:t>
      </w:r>
      <w:r w:rsidR="0016702C">
        <w:t>Software</w:t>
      </w:r>
      <w:r w:rsidR="00FE38C6">
        <w:t xml:space="preserve"> change to resolve</w:t>
      </w:r>
      <w:r w:rsidR="008F652A">
        <w:t>;</w:t>
      </w:r>
    </w:p>
    <w:p w14:paraId="40BCDF1D" w14:textId="77777777" w:rsidR="004615DE" w:rsidRDefault="0016702C" w:rsidP="0009011D">
      <w:pPr>
        <w:pStyle w:val="SOWSubL1-ASDEFCON"/>
      </w:pPr>
      <w:r>
        <w:t>Software</w:t>
      </w:r>
      <w:r w:rsidR="008F652A">
        <w:t xml:space="preserve"> monitoring Services, </w:t>
      </w:r>
      <w:r>
        <w:t>Software</w:t>
      </w:r>
      <w:r w:rsidR="008F652A">
        <w:t xml:space="preserve"> licence management Services, and </w:t>
      </w:r>
      <w:r>
        <w:t>Software</w:t>
      </w:r>
      <w:r w:rsidR="008F652A">
        <w:t xml:space="preserve"> retirement Services in accordance with DSD-MNT-SA</w:t>
      </w:r>
      <w:r w:rsidR="004615DE">
        <w:t>; and</w:t>
      </w:r>
    </w:p>
    <w:p w14:paraId="28C822DE" w14:textId="73E11AED" w:rsidR="003877AD" w:rsidRPr="00E975C7" w:rsidRDefault="004615DE" w:rsidP="0009011D">
      <w:pPr>
        <w:pStyle w:val="SOWSubL1-ASDEFCON"/>
      </w:pPr>
      <w:r>
        <w:t>request</w:t>
      </w:r>
      <w:r w:rsidR="0026027A">
        <w:t>s from</w:t>
      </w:r>
      <w:r>
        <w:t xml:space="preserve"> the Commonwealth,</w:t>
      </w:r>
      <w:r w:rsidR="00F30B40" w:rsidRPr="00F30B40">
        <w:t xml:space="preserve"> </w:t>
      </w:r>
      <w:r w:rsidR="00F30B40" w:rsidRPr="00D4646B">
        <w:t xml:space="preserve">in </w:t>
      </w:r>
      <w:r w:rsidR="00F30B40">
        <w:t>writing,</w:t>
      </w:r>
      <w:r>
        <w:t xml:space="preserve"> to enhance </w:t>
      </w:r>
      <w:r w:rsidR="00D821FD">
        <w:t xml:space="preserve">the </w:t>
      </w:r>
      <w:r w:rsidR="0016702C">
        <w:t>Software</w:t>
      </w:r>
      <w:r>
        <w:t xml:space="preserve"> Products</w:t>
      </w:r>
      <w:r w:rsidR="003877AD" w:rsidRPr="00E975C7">
        <w:t>.</w:t>
      </w:r>
      <w:bookmarkEnd w:id="20"/>
    </w:p>
    <w:p w14:paraId="20EE757E" w14:textId="52559DC1" w:rsidR="003877AD" w:rsidRPr="00E975C7" w:rsidRDefault="00F27E3B" w:rsidP="0009011D">
      <w:pPr>
        <w:pStyle w:val="SOWTL4-ASDEFCON"/>
      </w:pPr>
      <w:bookmarkStart w:id="22" w:name="_Ref265683346"/>
      <w:bookmarkStart w:id="23" w:name="_Ref326651055"/>
      <w:r>
        <w:t xml:space="preserve">Unless otherwise agreed by the Commonwealth Representative, </w:t>
      </w:r>
      <w:r w:rsidRPr="00E975C7">
        <w:t xml:space="preserve">the </w:t>
      </w:r>
      <w:r w:rsidR="003877AD" w:rsidRPr="00E975C7">
        <w:t xml:space="preserve">Contractor </w:t>
      </w:r>
      <w:bookmarkEnd w:id="22"/>
      <w:r>
        <w:t>shall raise SWCRs to implement</w:t>
      </w:r>
      <w:r w:rsidR="00ED72DD">
        <w:t xml:space="preserve"> </w:t>
      </w:r>
      <w:r w:rsidR="0016702C">
        <w:t>Software</w:t>
      </w:r>
      <w:r w:rsidR="00CA202E">
        <w:t xml:space="preserve"> </w:t>
      </w:r>
      <w:r w:rsidR="003966B9">
        <w:t xml:space="preserve">Updates </w:t>
      </w:r>
      <w:r w:rsidR="00AB7E8E">
        <w:t>developed</w:t>
      </w:r>
      <w:r w:rsidR="00CA202E">
        <w:t xml:space="preserve"> by </w:t>
      </w:r>
      <w:r w:rsidR="00AB7E8E">
        <w:t>OEM</w:t>
      </w:r>
      <w:r>
        <w:t xml:space="preserve">s of the applicable </w:t>
      </w:r>
      <w:r w:rsidR="0016702C">
        <w:t>Software</w:t>
      </w:r>
      <w:r>
        <w:t xml:space="preserve"> Products</w:t>
      </w:r>
      <w:r w:rsidR="00D50D69">
        <w:t>,</w:t>
      </w:r>
      <w:r w:rsidR="00AB7E8E">
        <w:t xml:space="preserve"> </w:t>
      </w:r>
      <w:r>
        <w:t xml:space="preserve">and </w:t>
      </w:r>
      <w:r w:rsidR="00AB7E8E">
        <w:t>shall process</w:t>
      </w:r>
      <w:r>
        <w:t xml:space="preserve"> those</w:t>
      </w:r>
      <w:r w:rsidR="00ED72DD">
        <w:t xml:space="preserve"> </w:t>
      </w:r>
      <w:r w:rsidR="009A13CF">
        <w:t>SWCR</w:t>
      </w:r>
      <w:r>
        <w:t>s</w:t>
      </w:r>
      <w:r w:rsidR="00AB7E8E">
        <w:t xml:space="preserve"> in accordance with this clause</w:t>
      </w:r>
      <w:r w:rsidR="00877E27">
        <w:t xml:space="preserve"> </w:t>
      </w:r>
      <w:r w:rsidR="00877E27">
        <w:fldChar w:fldCharType="begin"/>
      </w:r>
      <w:r w:rsidR="00877E27">
        <w:instrText xml:space="preserve"> REF _Ref326650033 \r \h </w:instrText>
      </w:r>
      <w:r w:rsidR="00877E27">
        <w:fldChar w:fldCharType="separate"/>
      </w:r>
      <w:r w:rsidR="00F33556">
        <w:t>6.2.2</w:t>
      </w:r>
      <w:r w:rsidR="00877E27">
        <w:fldChar w:fldCharType="end"/>
      </w:r>
      <w:r w:rsidR="00AB7E8E">
        <w:t>.</w:t>
      </w:r>
      <w:bookmarkEnd w:id="23"/>
    </w:p>
    <w:p w14:paraId="771E2A41" w14:textId="77777777" w:rsidR="003877AD" w:rsidRPr="00E975C7" w:rsidRDefault="003877AD" w:rsidP="0009011D">
      <w:pPr>
        <w:pStyle w:val="SOWTL4-ASDEFCON"/>
      </w:pPr>
      <w:bookmarkStart w:id="24" w:name="_Ref265686735"/>
      <w:bookmarkStart w:id="25" w:name="_Ref381717642"/>
      <w:r w:rsidRPr="00E975C7">
        <w:t xml:space="preserve">The Contractor shall maintain a </w:t>
      </w:r>
      <w:r w:rsidR="009A13CF">
        <w:t xml:space="preserve">SWCR </w:t>
      </w:r>
      <w:r w:rsidR="00742681">
        <w:t>log</w:t>
      </w:r>
      <w:r w:rsidRPr="00E975C7">
        <w:t xml:space="preserve"> for recording and managing </w:t>
      </w:r>
      <w:r w:rsidR="009A13CF">
        <w:t>SWCR</w:t>
      </w:r>
      <w:r w:rsidR="009B28B1">
        <w:t xml:space="preserve">s </w:t>
      </w:r>
      <w:r w:rsidR="00742681">
        <w:t>that</w:t>
      </w:r>
      <w:r w:rsidR="00FA5BD2" w:rsidRPr="00FA5BD2">
        <w:t xml:space="preserve"> </w:t>
      </w:r>
      <w:r w:rsidR="00FA5BD2">
        <w:t>includes</w:t>
      </w:r>
      <w:r w:rsidR="002C4411">
        <w:t>,</w:t>
      </w:r>
      <w:r w:rsidR="00742681">
        <w:t xml:space="preserve"> </w:t>
      </w:r>
      <w:r w:rsidR="002C4411">
        <w:t xml:space="preserve">for each </w:t>
      </w:r>
      <w:bookmarkEnd w:id="24"/>
      <w:r w:rsidR="009A13CF">
        <w:t>SWCR:</w:t>
      </w:r>
      <w:bookmarkEnd w:id="25"/>
    </w:p>
    <w:p w14:paraId="5B47E464" w14:textId="77777777" w:rsidR="003877AD" w:rsidRPr="00E975C7" w:rsidRDefault="006542A9" w:rsidP="007F0D76">
      <w:pPr>
        <w:pStyle w:val="SOWSubL1-ASDEFCON"/>
      </w:pPr>
      <w:r>
        <w:t>a</w:t>
      </w:r>
      <w:r w:rsidR="002C4411">
        <w:t xml:space="preserve"> </w:t>
      </w:r>
      <w:r w:rsidR="003877AD" w:rsidRPr="00E975C7">
        <w:t>unique identifier;</w:t>
      </w:r>
    </w:p>
    <w:p w14:paraId="7011B601" w14:textId="77777777" w:rsidR="00CE5FBD" w:rsidRPr="00E975C7" w:rsidRDefault="00CE5FBD" w:rsidP="0009011D">
      <w:pPr>
        <w:pStyle w:val="SOWSubL1-ASDEFCON"/>
      </w:pPr>
      <w:r>
        <w:t xml:space="preserve">the </w:t>
      </w:r>
      <w:r w:rsidRPr="00E975C7">
        <w:t>date and time raised;</w:t>
      </w:r>
    </w:p>
    <w:p w14:paraId="728030DB" w14:textId="77777777" w:rsidR="00CE5FBD" w:rsidRDefault="00CE5FBD" w:rsidP="0009011D">
      <w:pPr>
        <w:pStyle w:val="SOWSubL1-ASDEFCON"/>
      </w:pPr>
      <w:r>
        <w:t xml:space="preserve">the person that raised the </w:t>
      </w:r>
      <w:r w:rsidR="009A13CF">
        <w:t>SWCR</w:t>
      </w:r>
      <w:r w:rsidR="009B28B1">
        <w:t xml:space="preserve"> </w:t>
      </w:r>
      <w:r>
        <w:t>(ie, the originator)</w:t>
      </w:r>
      <w:r w:rsidRPr="00E975C7">
        <w:t>;</w:t>
      </w:r>
    </w:p>
    <w:p w14:paraId="3ADF425C" w14:textId="77777777" w:rsidR="00C90FB5" w:rsidRDefault="00C90FB5" w:rsidP="0009011D">
      <w:pPr>
        <w:pStyle w:val="SOWSubL1-ASDEFCON"/>
      </w:pPr>
      <w:r>
        <w:t xml:space="preserve">when applicable, reference details of any related Engineering Change Proposal </w:t>
      </w:r>
      <w:r w:rsidR="00AD6533">
        <w:t xml:space="preserve">(ECP) </w:t>
      </w:r>
      <w:r>
        <w:t>and/or S&amp;Q Service Request;</w:t>
      </w:r>
    </w:p>
    <w:p w14:paraId="2201A68E" w14:textId="77777777" w:rsidR="00CE5FBD" w:rsidRDefault="00CE5FBD" w:rsidP="0009011D">
      <w:pPr>
        <w:pStyle w:val="SOWSubL1-ASDEFCON"/>
      </w:pPr>
      <w:r>
        <w:t>the</w:t>
      </w:r>
      <w:r w:rsidR="007C79CC">
        <w:t xml:space="preserve"> priority</w:t>
      </w:r>
      <w:r w:rsidR="00023A5A">
        <w:t xml:space="preserve"> and</w:t>
      </w:r>
      <w:r w:rsidR="00040832">
        <w:t xml:space="preserve"> change </w:t>
      </w:r>
      <w:r w:rsidR="00367CAE">
        <w:t xml:space="preserve">categorisation </w:t>
      </w:r>
      <w:r w:rsidR="009B28B1">
        <w:t>(eg, Minor Change or Major Change)</w:t>
      </w:r>
      <w:r>
        <w:t>;</w:t>
      </w:r>
    </w:p>
    <w:p w14:paraId="345F54FA" w14:textId="62DF20C6" w:rsidR="00367CAE" w:rsidRPr="00E975C7" w:rsidRDefault="00023A5A" w:rsidP="0009011D">
      <w:pPr>
        <w:pStyle w:val="SOWSubL1-ASDEFCON"/>
      </w:pPr>
      <w:r>
        <w:t>the type</w:t>
      </w:r>
      <w:r w:rsidR="00B33ACE">
        <w:t>(s)</w:t>
      </w:r>
      <w:r>
        <w:t xml:space="preserve"> of </w:t>
      </w:r>
      <w:r w:rsidR="0016702C">
        <w:t>Software</w:t>
      </w:r>
      <w:r w:rsidR="00367CAE">
        <w:t xml:space="preserve"> </w:t>
      </w:r>
      <w:r w:rsidR="006A08A3">
        <w:t>c</w:t>
      </w:r>
      <w:r w:rsidR="00367CAE">
        <w:t>hange</w:t>
      </w:r>
      <w:r w:rsidR="00367CAE" w:rsidRPr="00E975C7">
        <w:t xml:space="preserve"> classification</w:t>
      </w:r>
      <w:r w:rsidR="00367CAE">
        <w:t xml:space="preserve">, as per clause </w:t>
      </w:r>
      <w:r w:rsidR="006B4718">
        <w:fldChar w:fldCharType="begin"/>
      </w:r>
      <w:r w:rsidR="006B4718">
        <w:instrText xml:space="preserve"> REF _Ref381617033 \r \h </w:instrText>
      </w:r>
      <w:r w:rsidR="006B4718">
        <w:fldChar w:fldCharType="separate"/>
      </w:r>
      <w:r w:rsidR="00F33556">
        <w:t>6.2.3.3</w:t>
      </w:r>
      <w:r w:rsidR="006B4718">
        <w:fldChar w:fldCharType="end"/>
      </w:r>
      <w:r w:rsidR="00367CAE" w:rsidRPr="00E975C7">
        <w:t>;</w:t>
      </w:r>
    </w:p>
    <w:p w14:paraId="484BC7EC" w14:textId="77777777" w:rsidR="008B1D87" w:rsidRDefault="006A08A3" w:rsidP="0009011D">
      <w:pPr>
        <w:pStyle w:val="SOWSubL1-ASDEFCON"/>
      </w:pPr>
      <w:r>
        <w:t xml:space="preserve">the configuration of the </w:t>
      </w:r>
      <w:r w:rsidR="008B1D87">
        <w:t xml:space="preserve">hardware and </w:t>
      </w:r>
      <w:r w:rsidR="0016702C">
        <w:t>Software</w:t>
      </w:r>
      <w:r>
        <w:t xml:space="preserve"> </w:t>
      </w:r>
      <w:r w:rsidR="008B1D87">
        <w:t>environment</w:t>
      </w:r>
      <w:r>
        <w:t>,</w:t>
      </w:r>
      <w:r w:rsidR="008B1D87">
        <w:t xml:space="preserve"> </w:t>
      </w:r>
      <w:r>
        <w:t xml:space="preserve">and any associated changes to the configuration, </w:t>
      </w:r>
      <w:r w:rsidR="00B35437">
        <w:t>when</w:t>
      </w:r>
      <w:r>
        <w:t xml:space="preserve"> applicable to the </w:t>
      </w:r>
      <w:r w:rsidR="0016702C">
        <w:t>Software</w:t>
      </w:r>
      <w:r>
        <w:t xml:space="preserve"> change;</w:t>
      </w:r>
    </w:p>
    <w:p w14:paraId="1E417F0E" w14:textId="77777777" w:rsidR="003877AD" w:rsidRPr="00E975C7" w:rsidRDefault="003877AD" w:rsidP="0009011D">
      <w:pPr>
        <w:pStyle w:val="SOWSubL1-ASDEFCON"/>
      </w:pPr>
      <w:r w:rsidRPr="00E975C7">
        <w:t>current status;</w:t>
      </w:r>
    </w:p>
    <w:p w14:paraId="51B3F927" w14:textId="77777777" w:rsidR="003877AD" w:rsidRPr="00E975C7" w:rsidRDefault="003877AD" w:rsidP="0009011D">
      <w:pPr>
        <w:pStyle w:val="SOWSubL1-ASDEFCON"/>
      </w:pPr>
      <w:r w:rsidRPr="00E975C7">
        <w:t>resolution details</w:t>
      </w:r>
      <w:r w:rsidR="00040832">
        <w:t xml:space="preserve"> or change development progress, as applicable</w:t>
      </w:r>
      <w:r w:rsidRPr="00E975C7">
        <w:t>; and</w:t>
      </w:r>
    </w:p>
    <w:p w14:paraId="006A286F" w14:textId="77777777" w:rsidR="003877AD" w:rsidRPr="00E975C7" w:rsidRDefault="003877AD" w:rsidP="0009011D">
      <w:pPr>
        <w:pStyle w:val="SOWSubL1-ASDEFCON"/>
      </w:pPr>
      <w:r w:rsidRPr="00E975C7">
        <w:t>closure details (including date</w:t>
      </w:r>
      <w:r w:rsidR="00BE47D8">
        <w:t>,</w:t>
      </w:r>
      <w:r w:rsidRPr="00E975C7">
        <w:t xml:space="preserve"> time</w:t>
      </w:r>
      <w:r w:rsidR="00BE47D8">
        <w:t xml:space="preserve"> and the person or Configuration Control Board </w:t>
      </w:r>
      <w:r w:rsidR="00D4646B">
        <w:t xml:space="preserve">(CCB) </w:t>
      </w:r>
      <w:r w:rsidR="00BE47D8">
        <w:t>authorising closure</w:t>
      </w:r>
      <w:r w:rsidRPr="00E975C7">
        <w:t>).</w:t>
      </w:r>
    </w:p>
    <w:p w14:paraId="039DE6F2" w14:textId="2C7B82BA" w:rsidR="00260934" w:rsidRDefault="00260934" w:rsidP="00D2667A">
      <w:pPr>
        <w:pStyle w:val="NoteToDrafters-ASDEFCON"/>
      </w:pPr>
      <w:bookmarkStart w:id="26" w:name="_Ref326651065"/>
      <w:bookmarkStart w:id="27" w:name="_Ref265937552"/>
      <w:r>
        <w:t xml:space="preserve">Note to drafters: </w:t>
      </w:r>
      <w:r w:rsidR="005F524B">
        <w:t xml:space="preserve"> </w:t>
      </w:r>
      <w:r>
        <w:t>The SWCR log may be included in the DMS under clause 2.3 of the SOW.</w:t>
      </w:r>
    </w:p>
    <w:p w14:paraId="5BB1835E" w14:textId="52CD69C7" w:rsidR="00D50D69" w:rsidRDefault="00D50D69" w:rsidP="0009011D">
      <w:pPr>
        <w:pStyle w:val="SOWTL4-ASDEFCON"/>
      </w:pPr>
      <w:bookmarkStart w:id="28" w:name="_Ref383792057"/>
      <w:r w:rsidRPr="00D50D69">
        <w:t xml:space="preserve">The Contractor shall provide all facilities and assistance reasonably required by the Commonwealth in order for the Commonwealth to access the Contractor's </w:t>
      </w:r>
      <w:r w:rsidR="009A13CF">
        <w:t>SWCR</w:t>
      </w:r>
      <w:r>
        <w:t xml:space="preserve"> log</w:t>
      </w:r>
      <w:r w:rsidRPr="00D50D69">
        <w:t xml:space="preserve"> for the </w:t>
      </w:r>
      <w:r w:rsidR="00672D83">
        <w:t>Term</w:t>
      </w:r>
      <w:r>
        <w:t>.</w:t>
      </w:r>
      <w:bookmarkEnd w:id="26"/>
      <w:bookmarkEnd w:id="28"/>
    </w:p>
    <w:p w14:paraId="652B0819" w14:textId="77777777" w:rsidR="00F6311B" w:rsidRDefault="00F6311B" w:rsidP="0009011D">
      <w:pPr>
        <w:pStyle w:val="SOWTL4-ASDEFCON"/>
      </w:pPr>
      <w:bookmarkStart w:id="29" w:name="_Ref326738554"/>
      <w:bookmarkStart w:id="30" w:name="_Ref318709264"/>
      <w:bookmarkStart w:id="31" w:name="_Ref265672460"/>
      <w:bookmarkStart w:id="32" w:name="_Ref265829556"/>
      <w:bookmarkEnd w:id="27"/>
      <w:r>
        <w:t xml:space="preserve">The Contractor shall </w:t>
      </w:r>
      <w:r w:rsidR="00212261">
        <w:t xml:space="preserve">only </w:t>
      </w:r>
      <w:r>
        <w:t xml:space="preserve">close </w:t>
      </w:r>
      <w:r w:rsidR="009A13CF">
        <w:t>SWCRs</w:t>
      </w:r>
      <w:r>
        <w:t>:</w:t>
      </w:r>
      <w:bookmarkEnd w:id="29"/>
    </w:p>
    <w:p w14:paraId="3EE29E4B" w14:textId="77777777" w:rsidR="00F6311B" w:rsidRDefault="00F6311B" w:rsidP="00F9691E">
      <w:pPr>
        <w:pStyle w:val="SOWSubL1-ASDEFCON"/>
      </w:pPr>
      <w:r>
        <w:t xml:space="preserve">for Minor Changes, following completion of the implementation of the change; </w:t>
      </w:r>
      <w:r w:rsidR="00212261">
        <w:t>or</w:t>
      </w:r>
    </w:p>
    <w:p w14:paraId="16DF7CB7" w14:textId="77777777" w:rsidR="00201962" w:rsidRDefault="00F6311B" w:rsidP="00F9691E">
      <w:pPr>
        <w:pStyle w:val="SOWSubL1-ASDEFCON"/>
      </w:pPr>
      <w:r>
        <w:t>for Major Changes, subsequent to the completion of the change and when agreed by the Commonwealth Representative</w:t>
      </w:r>
      <w:r w:rsidR="00D4646B">
        <w:t xml:space="preserve"> or </w:t>
      </w:r>
      <w:r w:rsidR="00D821FD">
        <w:t xml:space="preserve">the </w:t>
      </w:r>
      <w:r w:rsidR="00D4646B">
        <w:t>Commonwealth CCB</w:t>
      </w:r>
      <w:r>
        <w:t>.</w:t>
      </w:r>
    </w:p>
    <w:p w14:paraId="16C02750" w14:textId="77777777" w:rsidR="00D61473" w:rsidRDefault="00D61473" w:rsidP="00D2667A">
      <w:pPr>
        <w:pStyle w:val="SOWHL3-ASDEFCON"/>
      </w:pPr>
      <w:bookmarkStart w:id="33" w:name="_Ref347319186"/>
      <w:r>
        <w:t>Software Change Analysis</w:t>
      </w:r>
      <w:bookmarkEnd w:id="30"/>
      <w:bookmarkEnd w:id="33"/>
    </w:p>
    <w:p w14:paraId="64B0EFB1" w14:textId="77777777" w:rsidR="00123E97" w:rsidRDefault="009A13CF" w:rsidP="0009011D">
      <w:pPr>
        <w:pStyle w:val="SOWTL4-ASDEFCON"/>
      </w:pPr>
      <w:bookmarkStart w:id="34" w:name="_Ref326652132"/>
      <w:bookmarkStart w:id="35" w:name="_Ref318718759"/>
      <w:r>
        <w:t>T</w:t>
      </w:r>
      <w:r w:rsidR="00D61473">
        <w:t xml:space="preserve">he Contractor shall analyse </w:t>
      </w:r>
      <w:r w:rsidR="00C2003A">
        <w:t xml:space="preserve">and report on </w:t>
      </w:r>
      <w:r w:rsidR="00E6345A">
        <w:t xml:space="preserve">each </w:t>
      </w:r>
      <w:r>
        <w:t>SWCR</w:t>
      </w:r>
      <w:r w:rsidR="00123E97">
        <w:t>:</w:t>
      </w:r>
      <w:bookmarkEnd w:id="34"/>
    </w:p>
    <w:p w14:paraId="72E84C03" w14:textId="77777777" w:rsidR="00E6345A" w:rsidRDefault="00E6345A" w:rsidP="007F0D76">
      <w:pPr>
        <w:pStyle w:val="SOWSubL1-ASDEFCON"/>
      </w:pPr>
      <w:r>
        <w:t xml:space="preserve">based on the priority of the </w:t>
      </w:r>
      <w:r w:rsidR="009A13CF">
        <w:t>SWCR</w:t>
      </w:r>
      <w:r>
        <w:t xml:space="preserve">, </w:t>
      </w:r>
      <w:r w:rsidRPr="00123E97">
        <w:t xml:space="preserve">taking into account the </w:t>
      </w:r>
      <w:r w:rsidR="00E04E9D">
        <w:t xml:space="preserve">potential </w:t>
      </w:r>
      <w:r w:rsidRPr="00123E97">
        <w:t xml:space="preserve">impact </w:t>
      </w:r>
      <w:r w:rsidR="00E04E9D">
        <w:t xml:space="preserve">of the </w:t>
      </w:r>
      <w:r w:rsidR="00777A3D">
        <w:t xml:space="preserve">proposed </w:t>
      </w:r>
      <w:r w:rsidR="0016702C">
        <w:t>Software</w:t>
      </w:r>
      <w:r w:rsidR="00E04E9D">
        <w:t xml:space="preserve"> change </w:t>
      </w:r>
      <w:r w:rsidRPr="00123E97">
        <w:t xml:space="preserve">on operations, </w:t>
      </w:r>
      <w:r w:rsidR="00777A3D">
        <w:t>health and safety</w:t>
      </w:r>
      <w:r w:rsidR="00E04E9D">
        <w:t>,</w:t>
      </w:r>
      <w:r w:rsidRPr="00123E97">
        <w:t xml:space="preserve"> the environment</w:t>
      </w:r>
      <w:r w:rsidR="00E04E9D">
        <w:t>, and</w:t>
      </w:r>
      <w:r w:rsidR="00E04E9D" w:rsidRPr="00E04E9D">
        <w:t xml:space="preserve"> </w:t>
      </w:r>
      <w:r w:rsidR="00E04E9D" w:rsidRPr="00123E97">
        <w:t>other Contract work</w:t>
      </w:r>
      <w:r w:rsidR="00E04E9D">
        <w:t xml:space="preserve"> (ie</w:t>
      </w:r>
      <w:r w:rsidR="00E04E9D" w:rsidRPr="00123E97">
        <w:t>,</w:t>
      </w:r>
      <w:r w:rsidR="00E04E9D">
        <w:t xml:space="preserve"> </w:t>
      </w:r>
      <w:r w:rsidR="009A13CF">
        <w:t>SWCRs</w:t>
      </w:r>
      <w:r w:rsidR="00E04E9D">
        <w:t xml:space="preserve"> </w:t>
      </w:r>
      <w:r w:rsidR="00152540">
        <w:t xml:space="preserve">are to </w:t>
      </w:r>
      <w:r w:rsidR="00E04E9D">
        <w:t>be analysed in priority order)</w:t>
      </w:r>
      <w:r>
        <w:t>;</w:t>
      </w:r>
      <w:r w:rsidR="005071D1">
        <w:t xml:space="preserve"> and</w:t>
      </w:r>
    </w:p>
    <w:p w14:paraId="54B912D0" w14:textId="04410DC4" w:rsidR="00D61473" w:rsidRDefault="00123E97" w:rsidP="0009011D">
      <w:pPr>
        <w:pStyle w:val="SOWSubL1-ASDEFCON"/>
      </w:pPr>
      <w:r>
        <w:t xml:space="preserve">in accordance with </w:t>
      </w:r>
      <w:r w:rsidR="00D61473">
        <w:t xml:space="preserve">the </w:t>
      </w:r>
      <w:r w:rsidR="005071D1" w:rsidRPr="00123E97">
        <w:t>timeframe</w:t>
      </w:r>
      <w:r w:rsidR="005071D1">
        <w:t>(s)</w:t>
      </w:r>
      <w:r w:rsidR="005071D1" w:rsidRPr="00123E97">
        <w:t xml:space="preserve"> </w:t>
      </w:r>
      <w:r w:rsidR="005071D1">
        <w:t xml:space="preserve">and other </w:t>
      </w:r>
      <w:r w:rsidR="00D61473">
        <w:t xml:space="preserve">requirements </w:t>
      </w:r>
      <w:r w:rsidR="005071D1">
        <w:t xml:space="preserve">specified in </w:t>
      </w:r>
      <w:r w:rsidR="00E84C9A">
        <w:t>clause 6.2.4 of DSD-ENG-SERV</w:t>
      </w:r>
      <w:r w:rsidR="005071D1">
        <w:t>,</w:t>
      </w:r>
      <w:r w:rsidR="00017890">
        <w:t xml:space="preserve"> and clause </w:t>
      </w:r>
      <w:r w:rsidR="00017890">
        <w:fldChar w:fldCharType="begin"/>
      </w:r>
      <w:r w:rsidR="00017890">
        <w:instrText xml:space="preserve"> REF _Ref318711517 \r \h </w:instrText>
      </w:r>
      <w:r w:rsidR="00017890">
        <w:fldChar w:fldCharType="separate"/>
      </w:r>
      <w:r w:rsidR="00F33556">
        <w:t>6.2.3.2</w:t>
      </w:r>
      <w:r w:rsidR="00017890">
        <w:fldChar w:fldCharType="end"/>
      </w:r>
      <w:r>
        <w:t xml:space="preserve"> of this DSD</w:t>
      </w:r>
      <w:r w:rsidR="007812B1">
        <w:t>.</w:t>
      </w:r>
      <w:bookmarkEnd w:id="35"/>
    </w:p>
    <w:p w14:paraId="5B139BFD" w14:textId="77777777" w:rsidR="00AB7E8E" w:rsidRDefault="003C4985" w:rsidP="0009011D">
      <w:pPr>
        <w:pStyle w:val="SOWTL4-ASDEFCON"/>
      </w:pPr>
      <w:bookmarkStart w:id="36" w:name="_Ref326653180"/>
      <w:bookmarkStart w:id="37" w:name="_Ref318711517"/>
      <w:r w:rsidRPr="003C4985">
        <w:t xml:space="preserve">Unless otherwise specified by the Commonwealth Representative, </w:t>
      </w:r>
      <w:r>
        <w:t>t</w:t>
      </w:r>
      <w:r w:rsidR="004349C3">
        <w:t xml:space="preserve">he Contractor shall provide the following information, which is additional to the requirements of clause 6.2.4 of DSD-ENG-SERV, when analysing </w:t>
      </w:r>
      <w:r w:rsidR="009A13CF">
        <w:t>SWCRs</w:t>
      </w:r>
      <w:r w:rsidR="004349C3">
        <w:t>:</w:t>
      </w:r>
      <w:bookmarkEnd w:id="36"/>
    </w:p>
    <w:p w14:paraId="1A541E5E" w14:textId="32A1DE7E" w:rsidR="00F62FC1" w:rsidRDefault="00F62FC1" w:rsidP="007F0D76">
      <w:pPr>
        <w:pStyle w:val="SOWSubL1-ASDEFCON"/>
      </w:pPr>
      <w:r>
        <w:t xml:space="preserve">the identification of the </w:t>
      </w:r>
      <w:r w:rsidR="0016702C">
        <w:t>Software</w:t>
      </w:r>
      <w:r>
        <w:t xml:space="preserve"> units, </w:t>
      </w:r>
      <w:r w:rsidR="00105EE1">
        <w:t xml:space="preserve">associated Technical Data </w:t>
      </w:r>
      <w:r w:rsidR="00675F89">
        <w:t>and Software</w:t>
      </w:r>
      <w:r w:rsidR="00E04E9D">
        <w:t xml:space="preserve"> rights</w:t>
      </w:r>
      <w:r>
        <w:t xml:space="preserve">, associated </w:t>
      </w:r>
      <w:r w:rsidR="0016702C">
        <w:t>Software</w:t>
      </w:r>
      <w:r>
        <w:t xml:space="preserve"> </w:t>
      </w:r>
      <w:r w:rsidR="00E04E9D">
        <w:t>(</w:t>
      </w:r>
      <w:r>
        <w:t>such as application kits</w:t>
      </w:r>
      <w:r w:rsidR="00E04E9D">
        <w:t xml:space="preserve"> and</w:t>
      </w:r>
      <w:r>
        <w:t xml:space="preserve"> installation scripts</w:t>
      </w:r>
      <w:r w:rsidR="00E04E9D">
        <w:t>)</w:t>
      </w:r>
      <w:r>
        <w:t xml:space="preserve">, and the versions thereof that need to be </w:t>
      </w:r>
      <w:r w:rsidR="0066063B">
        <w:t xml:space="preserve">developed or </w:t>
      </w:r>
      <w:r>
        <w:t>changed;</w:t>
      </w:r>
    </w:p>
    <w:p w14:paraId="281DAD61" w14:textId="77777777" w:rsidR="00F62FC1" w:rsidRDefault="00F62FC1" w:rsidP="0009011D">
      <w:pPr>
        <w:pStyle w:val="SOWSubL1-ASDEFCON"/>
      </w:pPr>
      <w:r>
        <w:t xml:space="preserve">the identification of the </w:t>
      </w:r>
      <w:r w:rsidR="00E04E9D">
        <w:t xml:space="preserve">Verification </w:t>
      </w:r>
      <w:r>
        <w:t xml:space="preserve">to be applied to both modified and unmodified parts of the system to </w:t>
      </w:r>
      <w:r w:rsidR="00E04E9D">
        <w:t>Verify</w:t>
      </w:r>
      <w:r w:rsidR="006A08A3">
        <w:t xml:space="preserve"> that</w:t>
      </w:r>
      <w:r w:rsidR="00E04E9D">
        <w:t xml:space="preserve"> </w:t>
      </w:r>
      <w:r>
        <w:t xml:space="preserve">the update </w:t>
      </w:r>
      <w:r w:rsidR="00FE65F0">
        <w:t>has met</w:t>
      </w:r>
      <w:r>
        <w:t xml:space="preserve"> require</w:t>
      </w:r>
      <w:r w:rsidR="00FE65F0">
        <w:t>ments</w:t>
      </w:r>
      <w:r>
        <w:t xml:space="preserve"> and has not introduced any unintentional changes; and</w:t>
      </w:r>
    </w:p>
    <w:p w14:paraId="159122AE" w14:textId="77777777" w:rsidR="004349C3" w:rsidRDefault="00F62FC1" w:rsidP="0009011D">
      <w:pPr>
        <w:pStyle w:val="SOWSubL1-ASDEFCON"/>
      </w:pPr>
      <w:r>
        <w:t xml:space="preserve">the identification of any associated hardware </w:t>
      </w:r>
      <w:r w:rsidR="00875F8C">
        <w:t>changes, if applicable.</w:t>
      </w:r>
    </w:p>
    <w:p w14:paraId="7BEC28C7" w14:textId="77777777" w:rsidR="00264720" w:rsidRPr="00E975C7" w:rsidRDefault="00264720" w:rsidP="0009011D">
      <w:pPr>
        <w:pStyle w:val="SOWTL4-ASDEFCON"/>
      </w:pPr>
      <w:bookmarkStart w:id="38" w:name="_Ref318707304"/>
      <w:bookmarkStart w:id="39" w:name="_Ref318714936"/>
      <w:bookmarkStart w:id="40" w:name="_Ref381617033"/>
      <w:bookmarkEnd w:id="37"/>
      <w:r w:rsidRPr="00E975C7">
        <w:t xml:space="preserve">The Contractor shall </w:t>
      </w:r>
      <w:r>
        <w:t>classify</w:t>
      </w:r>
      <w:r w:rsidRPr="00E975C7">
        <w:t xml:space="preserve"> each</w:t>
      </w:r>
      <w:r w:rsidRPr="004063D5">
        <w:t xml:space="preserve"> </w:t>
      </w:r>
      <w:r w:rsidR="0016702C">
        <w:t>Software</w:t>
      </w:r>
      <w:r w:rsidRPr="00E975C7">
        <w:t xml:space="preserve"> </w:t>
      </w:r>
      <w:r w:rsidR="00B33ACE">
        <w:t>c</w:t>
      </w:r>
      <w:r>
        <w:t xml:space="preserve">hange </w:t>
      </w:r>
      <w:r w:rsidR="00F362A3">
        <w:t>request</w:t>
      </w:r>
      <w:r w:rsidR="00B33ACE">
        <w:t xml:space="preserve">ed </w:t>
      </w:r>
      <w:r w:rsidRPr="00E975C7">
        <w:t>as</w:t>
      </w:r>
      <w:r>
        <w:t xml:space="preserve"> one or more of the following types</w:t>
      </w:r>
      <w:r w:rsidRPr="00E975C7">
        <w:t>:</w:t>
      </w:r>
      <w:bookmarkEnd w:id="38"/>
      <w:bookmarkEnd w:id="39"/>
      <w:bookmarkEnd w:id="40"/>
    </w:p>
    <w:p w14:paraId="2DE543A5" w14:textId="77777777" w:rsidR="00264720" w:rsidRDefault="00264720" w:rsidP="007F0D76">
      <w:pPr>
        <w:pStyle w:val="SOWSubL1-ASDEFCON"/>
      </w:pPr>
      <w:r>
        <w:t>Preventive Maintenance;</w:t>
      </w:r>
    </w:p>
    <w:p w14:paraId="4F60D367" w14:textId="77777777" w:rsidR="00264720" w:rsidRDefault="00264720" w:rsidP="0009011D">
      <w:pPr>
        <w:pStyle w:val="SOWSubL1-ASDEFCON"/>
      </w:pPr>
      <w:r>
        <w:t>Corrective Maintenance;</w:t>
      </w:r>
    </w:p>
    <w:p w14:paraId="509AF4AD" w14:textId="77777777" w:rsidR="00264720" w:rsidRDefault="00264720" w:rsidP="0009011D">
      <w:pPr>
        <w:pStyle w:val="SOWSubL1-ASDEFCON"/>
      </w:pPr>
      <w:r>
        <w:t>Adaptive Maintenance;</w:t>
      </w:r>
    </w:p>
    <w:p w14:paraId="63A97E04" w14:textId="77777777" w:rsidR="00264720" w:rsidRDefault="00264720" w:rsidP="0009011D">
      <w:pPr>
        <w:pStyle w:val="SOWSubL1-ASDEFCON"/>
      </w:pPr>
      <w:r>
        <w:t>Perfective Maintenance; and</w:t>
      </w:r>
    </w:p>
    <w:p w14:paraId="7854523D" w14:textId="77777777" w:rsidR="00D61473" w:rsidRDefault="00264720" w:rsidP="0009011D">
      <w:pPr>
        <w:pStyle w:val="SOWSubL1-ASDEFCON"/>
      </w:pPr>
      <w:r>
        <w:t xml:space="preserve">no </w:t>
      </w:r>
      <w:r w:rsidR="0016702C">
        <w:t>Software</w:t>
      </w:r>
      <w:r>
        <w:t xml:space="preserve"> support required (eg, </w:t>
      </w:r>
      <w:r w:rsidR="00B754DE">
        <w:t xml:space="preserve">a hardware Failure incorrectly identified as </w:t>
      </w:r>
      <w:r w:rsidR="005F0C00">
        <w:t xml:space="preserve">being </w:t>
      </w:r>
      <w:r w:rsidR="0016702C">
        <w:t>Software</w:t>
      </w:r>
      <w:r w:rsidR="005F0C00">
        <w:t>-related</w:t>
      </w:r>
      <w:r>
        <w:t>).</w:t>
      </w:r>
    </w:p>
    <w:p w14:paraId="55E3F8DA" w14:textId="378C3C27" w:rsidR="0058638F" w:rsidRDefault="0058638F" w:rsidP="0009011D">
      <w:pPr>
        <w:pStyle w:val="SOWTL4-ASDEFCON"/>
      </w:pPr>
      <w:bookmarkStart w:id="41" w:name="_Ref326653198"/>
      <w:r>
        <w:t xml:space="preserve">Where a </w:t>
      </w:r>
      <w:r w:rsidR="009A13CF">
        <w:t>SWCR</w:t>
      </w:r>
      <w:r>
        <w:t xml:space="preserve"> involves a mix of the types identified in clause </w:t>
      </w:r>
      <w:r w:rsidR="006B4718">
        <w:fldChar w:fldCharType="begin"/>
      </w:r>
      <w:r w:rsidR="006B4718">
        <w:instrText xml:space="preserve"> REF _Ref381617033 \r \h </w:instrText>
      </w:r>
      <w:r w:rsidR="006B4718">
        <w:fldChar w:fldCharType="separate"/>
      </w:r>
      <w:r w:rsidR="00F33556">
        <w:t>6.2.3.3</w:t>
      </w:r>
      <w:r w:rsidR="006B4718">
        <w:fldChar w:fldCharType="end"/>
      </w:r>
      <w:r>
        <w:t>, the Contractor shall provide an estimate of</w:t>
      </w:r>
      <w:r w:rsidR="00F62FC1">
        <w:t>, and the associated rationale for,</w:t>
      </w:r>
      <w:r>
        <w:t xml:space="preserve"> the proportion of each type that should be attributed to the </w:t>
      </w:r>
      <w:r w:rsidR="0016702C">
        <w:t>Software</w:t>
      </w:r>
      <w:r>
        <w:t xml:space="preserve"> change.</w:t>
      </w:r>
      <w:bookmarkEnd w:id="41"/>
    </w:p>
    <w:p w14:paraId="25CEA56E" w14:textId="77777777" w:rsidR="00D821FD" w:rsidRDefault="00D821FD" w:rsidP="00D2667A">
      <w:pPr>
        <w:pStyle w:val="NoteToDrafters-ASDEFCON"/>
      </w:pPr>
      <w:bookmarkStart w:id="42" w:name="_Ref318711499"/>
      <w:bookmarkStart w:id="43" w:name="_Ref318725964"/>
      <w:r>
        <w:t xml:space="preserve">Note to drafters:  Note that clause 6.2.4 of DSD-ENG-SERV analyses change requests as either Recurring Services or S&amp;Q Services. </w:t>
      </w:r>
      <w:r w:rsidR="00E95F7F">
        <w:t xml:space="preserve"> </w:t>
      </w:r>
      <w:r w:rsidR="00990D0E">
        <w:t xml:space="preserve">Software changes </w:t>
      </w:r>
      <w:r>
        <w:t xml:space="preserve">may also be </w:t>
      </w:r>
      <w:r w:rsidR="00990D0E">
        <w:t>undertaken by</w:t>
      </w:r>
      <w:r>
        <w:t xml:space="preserve"> a Contractor Standing Capability (CSC).  See guidance for additional information.</w:t>
      </w:r>
    </w:p>
    <w:p w14:paraId="03AD2576" w14:textId="47E48E19" w:rsidR="00D821FD" w:rsidRPr="00D4646B" w:rsidRDefault="00D821FD" w:rsidP="0009011D">
      <w:pPr>
        <w:pStyle w:val="SOWTL4-ASDEFCON"/>
      </w:pPr>
      <w:r w:rsidRPr="00975E5C">
        <w:t xml:space="preserve">Subject to clause </w:t>
      </w:r>
      <w:r>
        <w:fldChar w:fldCharType="begin"/>
      </w:r>
      <w:r>
        <w:instrText xml:space="preserve"> REF _Ref381614623 \r \h </w:instrText>
      </w:r>
      <w:r>
        <w:fldChar w:fldCharType="separate"/>
      </w:r>
      <w:r w:rsidR="00F33556">
        <w:t>6.2.3.6</w:t>
      </w:r>
      <w:r>
        <w:fldChar w:fldCharType="end"/>
      </w:r>
      <w:r>
        <w:t xml:space="preserve">, </w:t>
      </w:r>
      <w:bookmarkStart w:id="44" w:name="_Ref318875611"/>
      <w:bookmarkStart w:id="45" w:name="_Ref383503584"/>
      <w:bookmarkStart w:id="46" w:name="_Ref318711508"/>
      <w:r w:rsidRPr="00D4646B">
        <w:t>the Contractor shall analys</w:t>
      </w:r>
      <w:r w:rsidR="009D32A5">
        <w:t>e</w:t>
      </w:r>
      <w:r>
        <w:t xml:space="preserve"> </w:t>
      </w:r>
      <w:r w:rsidRPr="00D4646B">
        <w:t>all SWCRs as S&amp;Q Services.</w:t>
      </w:r>
      <w:bookmarkEnd w:id="44"/>
      <w:r w:rsidRPr="00D4646B">
        <w:t xml:space="preserve">  For clarity, when a SWCR is associated with an ECP </w:t>
      </w:r>
      <w:r w:rsidR="009D32A5">
        <w:t>that is</w:t>
      </w:r>
      <w:r>
        <w:t xml:space="preserve"> </w:t>
      </w:r>
      <w:r w:rsidRPr="00D4646B">
        <w:t>analysed under clause 6.2.4 of DSD-ENG-SERV</w:t>
      </w:r>
      <w:r>
        <w:t xml:space="preserve"> as an S&amp;Q Service</w:t>
      </w:r>
      <w:r w:rsidRPr="00D4646B">
        <w:t xml:space="preserve">, both hardware and </w:t>
      </w:r>
      <w:r w:rsidR="0016702C">
        <w:t>Software</w:t>
      </w:r>
      <w:r w:rsidRPr="00D4646B">
        <w:t xml:space="preserve"> aspects </w:t>
      </w:r>
      <w:r w:rsidR="009D32A5">
        <w:t xml:space="preserve">of the change </w:t>
      </w:r>
      <w:r w:rsidRPr="00D4646B">
        <w:t xml:space="preserve">shall be </w:t>
      </w:r>
      <w:r w:rsidR="001910F8">
        <w:t>analysed</w:t>
      </w:r>
      <w:r w:rsidRPr="00D4646B">
        <w:t xml:space="preserve"> under the one S&amp;Q </w:t>
      </w:r>
      <w:r w:rsidR="001910F8">
        <w:t>Order</w:t>
      </w:r>
      <w:r w:rsidRPr="00D4646B">
        <w:t>.</w:t>
      </w:r>
      <w:bookmarkEnd w:id="45"/>
    </w:p>
    <w:bookmarkEnd w:id="46"/>
    <w:p w14:paraId="2482D1B2" w14:textId="77777777" w:rsidR="00D821FD" w:rsidRPr="00D4646B" w:rsidRDefault="00577EE6" w:rsidP="0009011D">
      <w:pPr>
        <w:pStyle w:val="SOWTL4-ASDEFCON"/>
      </w:pPr>
      <w:r w:rsidRPr="00DB4427">
        <w:t>Except when otherwise agreed</w:t>
      </w:r>
      <w:r>
        <w:t xml:space="preserve"> in writing</w:t>
      </w:r>
      <w:r w:rsidRPr="00DB4427">
        <w:t xml:space="preserve"> by the Commonwealth Representative</w:t>
      </w:r>
      <w:r>
        <w:t>, w</w:t>
      </w:r>
      <w:r w:rsidR="00D821FD">
        <w:t>hen a SWCR, including a SWCR r</w:t>
      </w:r>
      <w:r>
        <w:t>aised</w:t>
      </w:r>
      <w:r w:rsidR="00D821FD">
        <w:t xml:space="preserve"> </w:t>
      </w:r>
      <w:bookmarkStart w:id="47" w:name="_Ref318722136"/>
      <w:bookmarkStart w:id="48" w:name="_Ref381614623"/>
      <w:r w:rsidR="00D821FD" w:rsidRPr="00D4646B">
        <w:t xml:space="preserve">by the Commonwealth Representative, </w:t>
      </w:r>
      <w:r w:rsidR="00D821FD">
        <w:t xml:space="preserve">relates to </w:t>
      </w:r>
      <w:r w:rsidR="00D821FD" w:rsidRPr="0012359A">
        <w:t>maintain</w:t>
      </w:r>
      <w:r w:rsidR="00D821FD">
        <w:t>ing the</w:t>
      </w:r>
      <w:r w:rsidR="00D821FD" w:rsidRPr="0012359A">
        <w:t xml:space="preserve"> serviceability</w:t>
      </w:r>
      <w:r w:rsidR="00D821FD">
        <w:t xml:space="preserve"> of Mission Systems and/or the </w:t>
      </w:r>
      <w:r w:rsidR="001910F8">
        <w:t xml:space="preserve">extant </w:t>
      </w:r>
      <w:r w:rsidR="00D821FD">
        <w:t>functionality of ICT Systems</w:t>
      </w:r>
      <w:r w:rsidR="00D821FD" w:rsidRPr="0012359A">
        <w:t xml:space="preserve">, </w:t>
      </w:r>
      <w:r>
        <w:t xml:space="preserve">or </w:t>
      </w:r>
      <w:r w:rsidR="00D821FD" w:rsidRPr="0012359A">
        <w:t xml:space="preserve">safety and/or </w:t>
      </w:r>
      <w:r w:rsidR="00D821FD">
        <w:t>regulatory requirements</w:t>
      </w:r>
      <w:r w:rsidR="001910F8">
        <w:t>,</w:t>
      </w:r>
      <w:r w:rsidR="00D821FD">
        <w:t xml:space="preserve"> </w:t>
      </w:r>
      <w:r w:rsidR="00D821FD" w:rsidRPr="00D4646B">
        <w:t xml:space="preserve">the Contractor shall analyse </w:t>
      </w:r>
      <w:r w:rsidR="001910F8">
        <w:t xml:space="preserve">and report on </w:t>
      </w:r>
      <w:r w:rsidR="00D821FD">
        <w:t xml:space="preserve">the </w:t>
      </w:r>
      <w:r w:rsidR="0016702C">
        <w:t>Software</w:t>
      </w:r>
      <w:r w:rsidR="00D821FD">
        <w:t xml:space="preserve"> change</w:t>
      </w:r>
      <w:r w:rsidR="00D821FD" w:rsidRPr="00D4646B">
        <w:t xml:space="preserve"> </w:t>
      </w:r>
      <w:r w:rsidR="00D821FD">
        <w:t>within the</w:t>
      </w:r>
      <w:r w:rsidR="00D821FD" w:rsidRPr="00D4646B">
        <w:t xml:space="preserve"> </w:t>
      </w:r>
      <w:r w:rsidR="001910F8">
        <w:t xml:space="preserve">fee for </w:t>
      </w:r>
      <w:r w:rsidR="00D821FD" w:rsidRPr="00D4646B">
        <w:t>Recurring Services</w:t>
      </w:r>
      <w:r w:rsidR="00D821FD">
        <w:t>.</w:t>
      </w:r>
      <w:bookmarkEnd w:id="42"/>
      <w:bookmarkEnd w:id="47"/>
      <w:bookmarkEnd w:id="48"/>
    </w:p>
    <w:p w14:paraId="49B36B7C" w14:textId="77777777" w:rsidR="00064497" w:rsidRDefault="00064497" w:rsidP="00D2667A">
      <w:pPr>
        <w:pStyle w:val="SOWHL3-ASDEFCON"/>
      </w:pPr>
      <w:bookmarkStart w:id="49" w:name="_Ref383522387"/>
      <w:r>
        <w:t>Development of Minor Changes to Software</w:t>
      </w:r>
      <w:bookmarkEnd w:id="43"/>
      <w:bookmarkEnd w:id="49"/>
    </w:p>
    <w:p w14:paraId="032F5B61" w14:textId="18B51D33" w:rsidR="00240EF2" w:rsidRDefault="00240EF2" w:rsidP="0009011D">
      <w:pPr>
        <w:pStyle w:val="SOWTL4-ASDEFCON"/>
      </w:pPr>
      <w:bookmarkStart w:id="50" w:name="_Ref326668671"/>
      <w:bookmarkStart w:id="51" w:name="_Ref318724761"/>
      <w:r>
        <w:t xml:space="preserve">The Contractor shall provide the </w:t>
      </w:r>
      <w:r w:rsidR="0016702C">
        <w:t>Software</w:t>
      </w:r>
      <w:r w:rsidR="004A6EB9">
        <w:t xml:space="preserve"> support </w:t>
      </w:r>
      <w:r>
        <w:t xml:space="preserve">Services required under this clause </w:t>
      </w:r>
      <w:r w:rsidR="00502FA1">
        <w:fldChar w:fldCharType="begin"/>
      </w:r>
      <w:r w:rsidR="00502FA1">
        <w:instrText xml:space="preserve"> REF _Ref383522387 \r \h </w:instrText>
      </w:r>
      <w:r w:rsidR="00502FA1">
        <w:fldChar w:fldCharType="separate"/>
      </w:r>
      <w:r w:rsidR="00F33556">
        <w:t>6.2.4</w:t>
      </w:r>
      <w:r w:rsidR="00502FA1">
        <w:fldChar w:fldCharType="end"/>
      </w:r>
      <w:r>
        <w:t xml:space="preserve"> for the </w:t>
      </w:r>
      <w:r w:rsidR="0016702C">
        <w:t>Software</w:t>
      </w:r>
      <w:r>
        <w:t xml:space="preserve"> Products for which the Contractor is identified as having Engineering </w:t>
      </w:r>
      <w:r w:rsidR="0018721F">
        <w:t>responsibilities</w:t>
      </w:r>
      <w:r>
        <w:t xml:space="preserve"> at Annex A to the SOW.</w:t>
      </w:r>
      <w:bookmarkEnd w:id="50"/>
    </w:p>
    <w:p w14:paraId="4AD137DC" w14:textId="77777777" w:rsidR="00EC2EF2" w:rsidRDefault="00EC2EF2" w:rsidP="0009011D">
      <w:pPr>
        <w:pStyle w:val="SOWTL4-ASDEFCON"/>
      </w:pPr>
      <w:bookmarkStart w:id="52" w:name="_Ref319418312"/>
      <w:r>
        <w:t>T</w:t>
      </w:r>
      <w:r w:rsidR="003C4985">
        <w:t xml:space="preserve">he Contractor shall </w:t>
      </w:r>
      <w:r>
        <w:t>develop</w:t>
      </w:r>
      <w:r w:rsidR="003C4985">
        <w:t xml:space="preserve"> a </w:t>
      </w:r>
      <w:r w:rsidR="00B35437">
        <w:t>SWCP</w:t>
      </w:r>
      <w:r>
        <w:t xml:space="preserve"> </w:t>
      </w:r>
      <w:r w:rsidR="00064497">
        <w:t xml:space="preserve">for </w:t>
      </w:r>
      <w:r>
        <w:t xml:space="preserve">each </w:t>
      </w:r>
      <w:r w:rsidR="0016702C">
        <w:t>Software</w:t>
      </w:r>
      <w:r w:rsidR="00F31097">
        <w:t xml:space="preserve">-related </w:t>
      </w:r>
      <w:r>
        <w:t>Minor Change</w:t>
      </w:r>
      <w:bookmarkEnd w:id="51"/>
      <w:bookmarkEnd w:id="52"/>
      <w:r w:rsidR="00AB779B">
        <w:t xml:space="preserve"> </w:t>
      </w:r>
      <w:bookmarkStart w:id="53" w:name="_Ref383683562"/>
      <w:r>
        <w:t>in accordance with:</w:t>
      </w:r>
      <w:bookmarkEnd w:id="53"/>
    </w:p>
    <w:p w14:paraId="5758BF6D" w14:textId="77777777" w:rsidR="00EC2EF2" w:rsidRDefault="00EC2EF2" w:rsidP="00D2667A">
      <w:pPr>
        <w:pStyle w:val="NoteToDrafters-ASDEFCON"/>
      </w:pPr>
      <w:r>
        <w:t xml:space="preserve">Note to drafters:  </w:t>
      </w:r>
      <w:r w:rsidR="008931C4">
        <w:t xml:space="preserve">As these are Minor Changes, the associated </w:t>
      </w:r>
      <w:r w:rsidR="0000582D">
        <w:t xml:space="preserve">SWCPs </w:t>
      </w:r>
      <w:r w:rsidR="008931C4">
        <w:t xml:space="preserve">are not </w:t>
      </w:r>
      <w:r w:rsidR="0000582D">
        <w:t xml:space="preserve">required to be </w:t>
      </w:r>
      <w:r w:rsidR="008931C4">
        <w:t>Approved by the Commonwealth Representative in accordance with DSD-ENG-CM</w:t>
      </w:r>
      <w:r>
        <w:t>.</w:t>
      </w:r>
      <w:r w:rsidR="008931C4">
        <w:t xml:space="preserve">  If Approval of these </w:t>
      </w:r>
      <w:r w:rsidR="00990D0E">
        <w:t>SWCPs</w:t>
      </w:r>
      <w:r w:rsidR="008931C4">
        <w:t xml:space="preserve"> is required, drafters will need to modify this clause to use the standard wording for referencing CDRL Line Numbers.</w:t>
      </w:r>
    </w:p>
    <w:p w14:paraId="02B4948A" w14:textId="1C13466D" w:rsidR="000B2E1F" w:rsidRDefault="00EC2EF2" w:rsidP="007F0D76">
      <w:pPr>
        <w:pStyle w:val="SOWSubL1-ASDEFCON"/>
      </w:pPr>
      <w:r>
        <w:t>DID</w:t>
      </w:r>
      <w:r w:rsidR="00053563">
        <w:t>-</w:t>
      </w:r>
      <w:r w:rsidR="000F5A28">
        <w:t>CM-MGT</w:t>
      </w:r>
      <w:r w:rsidR="00053563">
        <w:t>-ECP</w:t>
      </w:r>
      <w:r>
        <w:t>;</w:t>
      </w:r>
    </w:p>
    <w:p w14:paraId="64B320BC" w14:textId="77777777" w:rsidR="00064497" w:rsidRDefault="000B2E1F" w:rsidP="0009011D">
      <w:pPr>
        <w:pStyle w:val="SOWSubL1-ASDEFCON"/>
      </w:pPr>
      <w:r>
        <w:t xml:space="preserve">DSD-ENG-CM; </w:t>
      </w:r>
      <w:r w:rsidR="00EC2EF2">
        <w:t>and</w:t>
      </w:r>
    </w:p>
    <w:p w14:paraId="46FBCBC1" w14:textId="77777777" w:rsidR="00064497" w:rsidRDefault="00064497" w:rsidP="00D2667A">
      <w:pPr>
        <w:pStyle w:val="NoteToDrafters-ASDEFCON"/>
      </w:pPr>
      <w:r>
        <w:t xml:space="preserve">Note to drafters:  The first selection in the following clause relates to the governing plan for </w:t>
      </w:r>
      <w:r w:rsidR="0016702C">
        <w:t>Software</w:t>
      </w:r>
      <w:r>
        <w:t xml:space="preserve"> support, while the second selection relates to the governing plan for CM.  Drafters are to make the appropriate selections and, if necessary, further tailor the clause.</w:t>
      </w:r>
    </w:p>
    <w:p w14:paraId="44C47478" w14:textId="77A6A77B" w:rsidR="003C4985" w:rsidRDefault="003C4985" w:rsidP="0009011D">
      <w:pPr>
        <w:pStyle w:val="SOWSubL1-ASDEFCON"/>
      </w:pPr>
      <w:bookmarkStart w:id="54" w:name="_Ref326667876"/>
      <w:r>
        <w:t xml:space="preserve">the Approved </w:t>
      </w:r>
      <w:r w:rsidR="00714E38">
        <w:fldChar w:fldCharType="begin">
          <w:ffData>
            <w:name w:val=""/>
            <w:enabled/>
            <w:calcOnExit w:val="0"/>
            <w:textInput>
              <w:default w:val="[…INSERT 'SWSP', 'SEMP' OR 'CEMP'…]"/>
            </w:textInput>
          </w:ffData>
        </w:fldChar>
      </w:r>
      <w:r w:rsidR="00714E38">
        <w:instrText xml:space="preserve"> FORMTEXT </w:instrText>
      </w:r>
      <w:r w:rsidR="00714E38">
        <w:fldChar w:fldCharType="separate"/>
      </w:r>
      <w:r w:rsidR="00F33556">
        <w:rPr>
          <w:noProof/>
        </w:rPr>
        <w:t>[…INSERT 'SWSP', 'SEMP' OR 'CEMP'…]</w:t>
      </w:r>
      <w:r w:rsidR="00714E38">
        <w:fldChar w:fldCharType="end"/>
      </w:r>
      <w:r>
        <w:t xml:space="preserve"> and the Approved </w:t>
      </w:r>
      <w:r w:rsidR="00714E38">
        <w:fldChar w:fldCharType="begin">
          <w:ffData>
            <w:name w:val=""/>
            <w:enabled/>
            <w:calcOnExit w:val="0"/>
            <w:textInput>
              <w:default w:val="[…INSERT 'CMP' OR 'CEMP'…]"/>
            </w:textInput>
          </w:ffData>
        </w:fldChar>
      </w:r>
      <w:r w:rsidR="00714E38">
        <w:instrText xml:space="preserve"> FORMTEXT </w:instrText>
      </w:r>
      <w:r w:rsidR="00714E38">
        <w:fldChar w:fldCharType="separate"/>
      </w:r>
      <w:r w:rsidR="00F33556">
        <w:rPr>
          <w:noProof/>
        </w:rPr>
        <w:t>[…INSERT 'CMP' OR 'CEMP'…]</w:t>
      </w:r>
      <w:r w:rsidR="00714E38">
        <w:fldChar w:fldCharType="end"/>
      </w:r>
      <w:r w:rsidR="000F4B28">
        <w:t xml:space="preserve"> in regards to Configuration Management</w:t>
      </w:r>
      <w:r>
        <w:t>.</w:t>
      </w:r>
      <w:bookmarkEnd w:id="54"/>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450A8F" w14:paraId="656987C1" w14:textId="77777777" w:rsidTr="00BC4521">
        <w:tc>
          <w:tcPr>
            <w:tcW w:w="9286" w:type="dxa"/>
            <w:shd w:val="clear" w:color="auto" w:fill="auto"/>
          </w:tcPr>
          <w:p w14:paraId="3FB4F2C4" w14:textId="77777777" w:rsidR="00450A8F" w:rsidRDefault="00450A8F" w:rsidP="00EA5D91">
            <w:pPr>
              <w:pStyle w:val="ASDEFCONOption"/>
              <w:keepNext w:val="0"/>
            </w:pPr>
            <w:bookmarkStart w:id="55" w:name="_Ref326668682"/>
            <w:r>
              <w:t>Option:</w:t>
            </w:r>
            <w:r w:rsidR="00E26546">
              <w:t xml:space="preserve"> </w:t>
            </w:r>
            <w:r>
              <w:t xml:space="preserve"> For when Minor Changes to </w:t>
            </w:r>
            <w:r w:rsidR="0016702C">
              <w:t>Software</w:t>
            </w:r>
            <w:r>
              <w:t xml:space="preserve"> Products will require Approval and the optional CCB clause has been included in clause 6.2.4 of DSD-ENG-SERV.</w:t>
            </w:r>
          </w:p>
          <w:p w14:paraId="1BD21482" w14:textId="3F1D8BDE" w:rsidR="00450A8F" w:rsidRDefault="00450A8F" w:rsidP="00450A8F">
            <w:pPr>
              <w:pStyle w:val="SOWTL4-ASDEFCON"/>
            </w:pPr>
            <w:bookmarkStart w:id="56" w:name="_Ref326668680"/>
            <w:r>
              <w:t xml:space="preserve">The Contractor acknowledges that the Commonwealth Representative will not provide Approval to proceed with the development of a SWCP under clause </w:t>
            </w:r>
            <w:r>
              <w:fldChar w:fldCharType="begin"/>
            </w:r>
            <w:r>
              <w:instrText xml:space="preserve"> REF _Ref319418312 \w \h </w:instrText>
            </w:r>
            <w:r>
              <w:fldChar w:fldCharType="separate"/>
            </w:r>
            <w:r w:rsidR="00F33556">
              <w:t>6.2.4.2</w:t>
            </w:r>
            <w:r>
              <w:fldChar w:fldCharType="end"/>
            </w:r>
            <w:r>
              <w:t xml:space="preserve"> until after the </w:t>
            </w:r>
            <w:r w:rsidRPr="00EC2EF2">
              <w:t xml:space="preserve">Commonwealth’s </w:t>
            </w:r>
            <w:r>
              <w:t>CCB has considered the Contractor’s analysis of the associated</w:t>
            </w:r>
            <w:r w:rsidRPr="00EC2EF2">
              <w:t xml:space="preserve"> </w:t>
            </w:r>
            <w:r>
              <w:t>SWCR</w:t>
            </w:r>
            <w:r w:rsidRPr="00EC2EF2">
              <w:t xml:space="preserve"> under clause 6.2.4 of DSD-ENG-SERV</w:t>
            </w:r>
            <w:r>
              <w:t>.</w:t>
            </w:r>
            <w:bookmarkEnd w:id="56"/>
          </w:p>
        </w:tc>
      </w:tr>
    </w:tbl>
    <w:p w14:paraId="20097B5F" w14:textId="77777777" w:rsidR="00BC4521" w:rsidRDefault="00BC4521" w:rsidP="00BC4521">
      <w:pPr>
        <w:pStyle w:val="ASDEFCONOptionSpace"/>
      </w:pPr>
    </w:p>
    <w:p w14:paraId="1C89F0B9" w14:textId="77777777" w:rsidR="001C546A" w:rsidRDefault="001C546A" w:rsidP="0009011D">
      <w:pPr>
        <w:pStyle w:val="SOWTL4-ASDEFCON"/>
      </w:pPr>
      <w:bookmarkStart w:id="57" w:name="_Ref112144912"/>
      <w:r>
        <w:t xml:space="preserve">If, after commencing the development of </w:t>
      </w:r>
      <w:r w:rsidR="00C502E2">
        <w:t>a</w:t>
      </w:r>
      <w:r>
        <w:t xml:space="preserve"> </w:t>
      </w:r>
      <w:r w:rsidR="000F4B28">
        <w:t>SWCP</w:t>
      </w:r>
      <w:r>
        <w:t>, the Contractor d</w:t>
      </w:r>
      <w:r w:rsidR="00673CF2">
        <w:t>etermine</w:t>
      </w:r>
      <w:r w:rsidR="008D70C8">
        <w:t>s</w:t>
      </w:r>
      <w:r>
        <w:t xml:space="preserve"> that the proposed </w:t>
      </w:r>
      <w:r w:rsidR="0016702C">
        <w:t>Software</w:t>
      </w:r>
      <w:r>
        <w:t xml:space="preserve"> change should be reclassified as a Major Change, the Contractor shall promptly </w:t>
      </w:r>
      <w:r w:rsidR="00E72634">
        <w:t>notify</w:t>
      </w:r>
      <w:r>
        <w:t xml:space="preserve"> the </w:t>
      </w:r>
      <w:r w:rsidR="00673CF2">
        <w:t xml:space="preserve">Commonwealth Representative and </w:t>
      </w:r>
      <w:r w:rsidR="00E72634">
        <w:t>follow any subsequent</w:t>
      </w:r>
      <w:r w:rsidR="00A65188">
        <w:t xml:space="preserve"> reasonable</w:t>
      </w:r>
      <w:r w:rsidR="00E72634">
        <w:t xml:space="preserve"> directions given by the Commonwealth Representative</w:t>
      </w:r>
      <w:r w:rsidR="001604E4">
        <w:t xml:space="preserve"> for the implementation of the </w:t>
      </w:r>
      <w:r w:rsidR="0016702C">
        <w:t>Software</w:t>
      </w:r>
      <w:r w:rsidR="001604E4">
        <w:t xml:space="preserve"> change as a Major Change</w:t>
      </w:r>
      <w:r w:rsidR="00673CF2">
        <w:t>.</w:t>
      </w:r>
      <w:bookmarkEnd w:id="55"/>
      <w:bookmarkEnd w:id="57"/>
    </w:p>
    <w:p w14:paraId="72E4BB7A" w14:textId="77777777" w:rsidR="00F31097" w:rsidRDefault="00F31097" w:rsidP="00D2667A">
      <w:pPr>
        <w:pStyle w:val="NoteToDrafters-ASDEFCON"/>
      </w:pPr>
      <w:r>
        <w:t xml:space="preserve">Note to drafters:  The first selection in the following clause relates to the governing plan for </w:t>
      </w:r>
      <w:r w:rsidR="0016702C">
        <w:t>Software</w:t>
      </w:r>
      <w:r>
        <w:t xml:space="preserve"> support, while the second selection relates to the governing plan for CM.  Drafters are to make the appropriate selections and, if necessary, further tailor the clause.</w:t>
      </w:r>
    </w:p>
    <w:p w14:paraId="4BF92218" w14:textId="5B81FF86" w:rsidR="00F31097" w:rsidRDefault="00F31097" w:rsidP="0009011D">
      <w:pPr>
        <w:pStyle w:val="SOWTL4-ASDEFCON"/>
      </w:pPr>
      <w:bookmarkStart w:id="58" w:name="_Ref326668683"/>
      <w:r>
        <w:t xml:space="preserve">The Contractor shall </w:t>
      </w:r>
      <w:r w:rsidR="00F51696">
        <w:t xml:space="preserve">develop, </w:t>
      </w:r>
      <w:r>
        <w:t xml:space="preserve">implement, Verify and Validate the </w:t>
      </w:r>
      <w:r w:rsidR="0016702C">
        <w:t>Software</w:t>
      </w:r>
      <w:r>
        <w:t xml:space="preserve">-related Minor Change in accordance with the </w:t>
      </w:r>
      <w:r w:rsidR="000F4B28">
        <w:t>SWCP</w:t>
      </w:r>
      <w:r>
        <w:t xml:space="preserve">, the Approved </w:t>
      </w:r>
      <w:r w:rsidR="00714E38">
        <w:fldChar w:fldCharType="begin">
          <w:ffData>
            <w:name w:val=""/>
            <w:enabled/>
            <w:calcOnExit w:val="0"/>
            <w:textInput>
              <w:default w:val="[…INSERT 'SWSP', 'SEMP', 'CEMP' OR 'SSMP'…]"/>
            </w:textInput>
          </w:ffData>
        </w:fldChar>
      </w:r>
      <w:r w:rsidR="00714E38">
        <w:instrText xml:space="preserve"> FORMTEXT </w:instrText>
      </w:r>
      <w:r w:rsidR="00714E38">
        <w:fldChar w:fldCharType="separate"/>
      </w:r>
      <w:r w:rsidR="00F33556">
        <w:rPr>
          <w:noProof/>
        </w:rPr>
        <w:t>[…INSERT 'SWSP', 'SEMP', 'CEMP' OR 'SSMP'…]</w:t>
      </w:r>
      <w:r w:rsidR="00714E38">
        <w:fldChar w:fldCharType="end"/>
      </w:r>
      <w:r>
        <w:t xml:space="preserve"> and the Approved </w:t>
      </w:r>
      <w:r w:rsidR="00714E38">
        <w:fldChar w:fldCharType="begin">
          <w:ffData>
            <w:name w:val=""/>
            <w:enabled/>
            <w:calcOnExit w:val="0"/>
            <w:textInput>
              <w:default w:val="[…INSERT 'CMP', 'CEMP' OR 'SSMP'…]"/>
            </w:textInput>
          </w:ffData>
        </w:fldChar>
      </w:r>
      <w:r w:rsidR="00714E38">
        <w:instrText xml:space="preserve"> FORMTEXT </w:instrText>
      </w:r>
      <w:r w:rsidR="00714E38">
        <w:fldChar w:fldCharType="separate"/>
      </w:r>
      <w:r w:rsidR="00F33556">
        <w:rPr>
          <w:noProof/>
        </w:rPr>
        <w:t>[…INSERT 'CMP', 'CEMP' OR 'SSMP'…]</w:t>
      </w:r>
      <w:r w:rsidR="00714E38">
        <w:fldChar w:fldCharType="end"/>
      </w:r>
      <w:r>
        <w:t>.</w:t>
      </w:r>
      <w:bookmarkEnd w:id="58"/>
    </w:p>
    <w:p w14:paraId="2F9DC66A" w14:textId="77777777" w:rsidR="00BF260B" w:rsidRDefault="00BF260B" w:rsidP="00D2667A">
      <w:pPr>
        <w:pStyle w:val="NoteToDrafters-ASDEFCON"/>
      </w:pPr>
      <w:r>
        <w:t>Note to drafters:</w:t>
      </w:r>
      <w:r w:rsidR="005F524B">
        <w:t xml:space="preserve"> </w:t>
      </w:r>
      <w:r>
        <w:t xml:space="preserve"> </w:t>
      </w:r>
      <w:r w:rsidR="00AC3661">
        <w:t xml:space="preserve">The following options allow Minor Changes to </w:t>
      </w:r>
      <w:r w:rsidR="0016702C">
        <w:t>Software</w:t>
      </w:r>
      <w:r w:rsidR="00AC3661">
        <w:t xml:space="preserve"> to be undertaken as (Option A) S&amp;Q Services, including CSC Tasks when a CSC is included in the Contract, or (Option B) a combination of Recurring Services and S&amp;Q Services depending on the nature of the change.  Refer to guidance for further information</w:t>
      </w:r>
      <w:r>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33491C" w14:paraId="4B7D41C4" w14:textId="77777777" w:rsidTr="0033491C">
        <w:tc>
          <w:tcPr>
            <w:tcW w:w="9286" w:type="dxa"/>
            <w:shd w:val="clear" w:color="auto" w:fill="auto"/>
          </w:tcPr>
          <w:p w14:paraId="52D1A63A" w14:textId="77777777" w:rsidR="0033491C" w:rsidRPr="00D907C6" w:rsidRDefault="0033491C" w:rsidP="00D2667A">
            <w:pPr>
              <w:pStyle w:val="ASDEFCONOption"/>
            </w:pPr>
            <w:bookmarkStart w:id="59" w:name="_Ref318729009"/>
            <w:bookmarkStart w:id="60" w:name="_Ref326655944"/>
            <w:bookmarkStart w:id="61" w:name="_Ref383522393"/>
            <w:r>
              <w:t>Option A:</w:t>
            </w:r>
            <w:r w:rsidR="005F524B">
              <w:t xml:space="preserve"> </w:t>
            </w:r>
            <w:r>
              <w:t xml:space="preserve"> For when all Minor Changes to </w:t>
            </w:r>
            <w:r w:rsidR="0016702C">
              <w:t>Software</w:t>
            </w:r>
            <w:r>
              <w:t xml:space="preserve"> will be conducted as S&amp;Q Services (or as CSC Tasks).</w:t>
            </w:r>
          </w:p>
          <w:p w14:paraId="4FE2D11E" w14:textId="4E82FB46" w:rsidR="0033491C" w:rsidRDefault="0033491C" w:rsidP="0033491C">
            <w:pPr>
              <w:pStyle w:val="SOWTL4-ASDEFCON"/>
            </w:pPr>
            <w:bookmarkStart w:id="62" w:name="_Ref383683483"/>
            <w:r>
              <w:t xml:space="preserve">The Contractor shall undertake the work required under this clause </w:t>
            </w:r>
            <w:r>
              <w:fldChar w:fldCharType="begin"/>
            </w:r>
            <w:r>
              <w:instrText xml:space="preserve"> REF _Ref383522387 \r \h </w:instrText>
            </w:r>
            <w:r>
              <w:fldChar w:fldCharType="separate"/>
            </w:r>
            <w:r w:rsidR="00F33556">
              <w:t>6.2.4</w:t>
            </w:r>
            <w:r>
              <w:fldChar w:fldCharType="end"/>
            </w:r>
            <w:r>
              <w:t xml:space="preserve"> as S&amp;Q Services.</w:t>
            </w:r>
            <w:bookmarkEnd w:id="62"/>
          </w:p>
        </w:tc>
      </w:tr>
    </w:tbl>
    <w:p w14:paraId="1F50DC30" w14:textId="77777777" w:rsidR="0033491C" w:rsidRDefault="0033491C" w:rsidP="00D2667A">
      <w:pPr>
        <w:pStyle w:val="ASDEFCONOptionSpace"/>
        <w:rPr>
          <w:rFonts w:eastAsia="Calibri"/>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33491C" w14:paraId="1CE29F30" w14:textId="77777777" w:rsidTr="0033491C">
        <w:tc>
          <w:tcPr>
            <w:tcW w:w="9286" w:type="dxa"/>
            <w:shd w:val="clear" w:color="auto" w:fill="auto"/>
          </w:tcPr>
          <w:p w14:paraId="7C1BEB0F" w14:textId="77777777" w:rsidR="0033491C" w:rsidRPr="001322AD" w:rsidRDefault="0033491C" w:rsidP="0028716B">
            <w:pPr>
              <w:pStyle w:val="ASDEFCONOption"/>
              <w:keepNext w:val="0"/>
              <w:rPr>
                <w:rFonts w:eastAsia="Calibri"/>
              </w:rPr>
            </w:pPr>
            <w:r w:rsidRPr="001322AD">
              <w:rPr>
                <w:rFonts w:eastAsia="Calibri"/>
              </w:rPr>
              <w:t xml:space="preserve">Option B: </w:t>
            </w:r>
            <w:r w:rsidR="005F524B">
              <w:rPr>
                <w:rFonts w:eastAsia="Calibri"/>
              </w:rPr>
              <w:t xml:space="preserve"> </w:t>
            </w:r>
            <w:r w:rsidRPr="001322AD">
              <w:rPr>
                <w:rFonts w:eastAsia="Calibri"/>
              </w:rPr>
              <w:t xml:space="preserve">For when Minor Changes to </w:t>
            </w:r>
            <w:r w:rsidR="0016702C">
              <w:rPr>
                <w:rFonts w:eastAsia="Calibri"/>
              </w:rPr>
              <w:t>Software</w:t>
            </w:r>
            <w:r w:rsidRPr="001322AD">
              <w:rPr>
                <w:rFonts w:eastAsia="Calibri"/>
              </w:rPr>
              <w:t xml:space="preserve"> will be Recurring Services or S&amp;Q Services</w:t>
            </w:r>
            <w:r w:rsidR="007E4A50">
              <w:rPr>
                <w:rFonts w:eastAsia="Calibri"/>
              </w:rPr>
              <w:t>,</w:t>
            </w:r>
            <w:r w:rsidRPr="001322AD">
              <w:rPr>
                <w:rFonts w:eastAsia="Calibri"/>
              </w:rPr>
              <w:t xml:space="preserve"> depending upon the nature of the change.</w:t>
            </w:r>
          </w:p>
          <w:p w14:paraId="5615A58B" w14:textId="504C2A58" w:rsidR="0033491C" w:rsidRPr="002E1BA2" w:rsidRDefault="0033491C" w:rsidP="0033491C">
            <w:pPr>
              <w:pStyle w:val="SOWTL4-ASDEFCON"/>
            </w:pPr>
            <w:bookmarkStart w:id="63" w:name="_Ref383683486"/>
            <w:r w:rsidRPr="002E1BA2">
              <w:t>Subject to clause</w:t>
            </w:r>
            <w:r>
              <w:t xml:space="preserve"> </w:t>
            </w:r>
            <w:r>
              <w:fldChar w:fldCharType="begin"/>
            </w:r>
            <w:r>
              <w:instrText xml:space="preserve"> REF _Ref383669009 \r \h </w:instrText>
            </w:r>
            <w:r>
              <w:fldChar w:fldCharType="separate"/>
            </w:r>
            <w:r w:rsidR="00F33556">
              <w:t>6.2.4.8</w:t>
            </w:r>
            <w:r>
              <w:fldChar w:fldCharType="end"/>
            </w:r>
            <w:r w:rsidRPr="002E1BA2">
              <w:t xml:space="preserve">, the Contractor shall undertake the work required under this clause </w:t>
            </w:r>
            <w:r>
              <w:fldChar w:fldCharType="begin"/>
            </w:r>
            <w:r>
              <w:instrText xml:space="preserve"> REF _Ref383522387 \r \h </w:instrText>
            </w:r>
            <w:r>
              <w:fldChar w:fldCharType="separate"/>
            </w:r>
            <w:r w:rsidR="00F33556">
              <w:t>6.2.4</w:t>
            </w:r>
            <w:r>
              <w:fldChar w:fldCharType="end"/>
            </w:r>
            <w:r w:rsidRPr="002E1BA2">
              <w:t xml:space="preserve"> as S&amp;Q Services.</w:t>
            </w:r>
            <w:bookmarkEnd w:id="63"/>
          </w:p>
          <w:p w14:paraId="177CB285" w14:textId="77777777" w:rsidR="0033491C" w:rsidRPr="002E1BA2" w:rsidRDefault="0033491C" w:rsidP="0033491C">
            <w:pPr>
              <w:pStyle w:val="SOWTL4-ASDEFCON"/>
            </w:pPr>
            <w:bookmarkStart w:id="64" w:name="_Ref383669009"/>
            <w:r>
              <w:t>Except when otherwise agreed</w:t>
            </w:r>
            <w:r w:rsidRPr="002E1BA2">
              <w:t xml:space="preserve"> in writing by the Commonwealth Representative (eg, due to Defence activities </w:t>
            </w:r>
            <w:r>
              <w:t>in developing or testing</w:t>
            </w:r>
            <w:r w:rsidRPr="002E1BA2">
              <w:t xml:space="preserve"> the proposed Minor Change</w:t>
            </w:r>
            <w:r>
              <w:t xml:space="preserve"> or due to significant cost</w:t>
            </w:r>
            <w:r w:rsidRPr="002E1BA2">
              <w:t xml:space="preserve">), the Contractor shall undertake the Minor Change to </w:t>
            </w:r>
            <w:r w:rsidR="0016702C">
              <w:t>Software</w:t>
            </w:r>
            <w:r w:rsidRPr="002E1BA2">
              <w:t xml:space="preserve"> within the fee for Recurring Services if the Minor Change:</w:t>
            </w:r>
            <w:bookmarkEnd w:id="64"/>
          </w:p>
          <w:p w14:paraId="25D956CF" w14:textId="77777777" w:rsidR="0033491C" w:rsidRPr="002E1BA2" w:rsidRDefault="0033491C" w:rsidP="007F0D76">
            <w:pPr>
              <w:pStyle w:val="SOWSubL1-ASDEFCON"/>
            </w:pPr>
            <w:r w:rsidRPr="002E1BA2">
              <w:t>is required to be undertaken due to legislation or the other provisions of the Contract, including provisions for Defects and Latent Defects;</w:t>
            </w:r>
          </w:p>
          <w:p w14:paraId="1DE40969" w14:textId="77777777" w:rsidR="0033491C" w:rsidRPr="002E1BA2" w:rsidRDefault="0033491C" w:rsidP="0033491C">
            <w:pPr>
              <w:pStyle w:val="SOWSubL1-ASDEFCON"/>
            </w:pPr>
            <w:r w:rsidRPr="002E1BA2">
              <w:t>is already provided for through a Subcontract;</w:t>
            </w:r>
          </w:p>
          <w:p w14:paraId="5049BC30" w14:textId="77777777" w:rsidR="0033491C" w:rsidRPr="001322AD" w:rsidRDefault="0033491C" w:rsidP="00D2667A">
            <w:pPr>
              <w:pStyle w:val="NoteToDrafters-ASDEFCON"/>
              <w:rPr>
                <w:rFonts w:eastAsia="Calibri"/>
              </w:rPr>
            </w:pPr>
            <w:r w:rsidRPr="001322AD">
              <w:rPr>
                <w:rFonts w:eastAsia="Calibri"/>
              </w:rPr>
              <w:t>Note to drafters:</w:t>
            </w:r>
            <w:r w:rsidR="005F524B">
              <w:rPr>
                <w:rFonts w:eastAsia="Calibri"/>
              </w:rPr>
              <w:t xml:space="preserve"> </w:t>
            </w:r>
            <w:r w:rsidRPr="001322AD">
              <w:rPr>
                <w:rFonts w:eastAsia="Calibri"/>
              </w:rPr>
              <w:t xml:space="preserve"> The Commonwealth may not be able to identify applicable exclusions when drafting the Contract.  Under these circumstances, it may be appropriate to include a note to tenderers here requesting their input on potential exclusions as part of the tender responses.</w:t>
            </w:r>
          </w:p>
          <w:p w14:paraId="37C55C5F" w14:textId="77777777" w:rsidR="0033491C" w:rsidRPr="002E1BA2" w:rsidRDefault="0033491C" w:rsidP="0033491C">
            <w:pPr>
              <w:pStyle w:val="SOWSubL1-ASDEFCON"/>
            </w:pPr>
            <w:r>
              <w:t xml:space="preserve">is to </w:t>
            </w:r>
            <w:r w:rsidRPr="002E1BA2">
              <w:t>maintain the availability of one or more of the major Products (ie, those Products that form the basis of the Capability), with the exception of any Minor Change that involves:</w:t>
            </w:r>
          </w:p>
          <w:p w14:paraId="297587AC" w14:textId="303237E8" w:rsidR="0033491C" w:rsidRDefault="0033491C" w:rsidP="00D2667A">
            <w:pPr>
              <w:pStyle w:val="SOWSubL2-ASDEFCON"/>
            </w:pPr>
            <w:r w:rsidRPr="002E1BA2">
              <w:fldChar w:fldCharType="begin">
                <w:ffData>
                  <w:name w:val=""/>
                  <w:enabled/>
                  <w:calcOnExit w:val="0"/>
                  <w:textInput>
                    <w:default w:val="[…INSERT APPLICABLE EXCLUSIONS (EG,'security-related changes to an ICT System'…]"/>
                  </w:textInput>
                </w:ffData>
              </w:fldChar>
            </w:r>
            <w:r w:rsidRPr="002E1BA2">
              <w:instrText xml:space="preserve"> FORMTEXT </w:instrText>
            </w:r>
            <w:r w:rsidRPr="002E1BA2">
              <w:fldChar w:fldCharType="separate"/>
            </w:r>
            <w:r w:rsidR="00F33556">
              <w:rPr>
                <w:noProof/>
              </w:rPr>
              <w:t>[…INSERT APPLICABLE EXCLUSIONS (EG,'security-related changes to an ICT System'…]</w:t>
            </w:r>
            <w:r w:rsidRPr="002E1BA2">
              <w:fldChar w:fldCharType="end"/>
            </w:r>
            <w:r w:rsidRPr="002E1BA2">
              <w:t>;</w:t>
            </w:r>
          </w:p>
        </w:tc>
      </w:tr>
    </w:tbl>
    <w:p w14:paraId="3D01B5C7" w14:textId="77777777" w:rsidR="00AD0EDF" w:rsidRDefault="00AD0EDF" w:rsidP="00D2667A">
      <w:pPr>
        <w:pStyle w:val="SOWHL3-ASDEFCON"/>
      </w:pPr>
      <w:bookmarkStart w:id="65" w:name="_Ref112144260"/>
      <w:r>
        <w:t>Development of Major Changes to Software</w:t>
      </w:r>
      <w:bookmarkEnd w:id="59"/>
      <w:bookmarkEnd w:id="60"/>
      <w:bookmarkEnd w:id="61"/>
      <w:bookmarkEnd w:id="65"/>
    </w:p>
    <w:p w14:paraId="05A755C2" w14:textId="6642B5E8" w:rsidR="008901EF" w:rsidRDefault="008901EF" w:rsidP="0009011D">
      <w:pPr>
        <w:pStyle w:val="SOWTL4-ASDEFCON"/>
      </w:pPr>
      <w:bookmarkStart w:id="66" w:name="_Ref326691726"/>
      <w:r>
        <w:t xml:space="preserve">The Contractor shall provide the Services required under this clause </w:t>
      </w:r>
      <w:r w:rsidR="00CE3474">
        <w:fldChar w:fldCharType="begin"/>
      </w:r>
      <w:r w:rsidR="00CE3474">
        <w:instrText xml:space="preserve"> REF _Ref112144260 \r \h </w:instrText>
      </w:r>
      <w:r w:rsidR="00CE3474">
        <w:fldChar w:fldCharType="separate"/>
      </w:r>
      <w:r w:rsidR="00F33556">
        <w:t>6.2.5</w:t>
      </w:r>
      <w:r w:rsidR="00CE3474">
        <w:fldChar w:fldCharType="end"/>
      </w:r>
      <w:r>
        <w:t xml:space="preserve"> for the </w:t>
      </w:r>
      <w:r w:rsidR="0016702C">
        <w:t>Software</w:t>
      </w:r>
      <w:r>
        <w:t xml:space="preserve"> Products for which the Contractor is identified as having Engineering responsibility at Annex A to the SOW.</w:t>
      </w:r>
      <w:bookmarkEnd w:id="66"/>
    </w:p>
    <w:p w14:paraId="7F91AB5F" w14:textId="34EDF979" w:rsidR="009E15E2" w:rsidRDefault="00CF4369" w:rsidP="00D2667A">
      <w:pPr>
        <w:pStyle w:val="NoteToDrafters-ASDEFCON"/>
      </w:pPr>
      <w:r>
        <w:t xml:space="preserve">Note to drafters: </w:t>
      </w:r>
      <w:r w:rsidR="005F524B">
        <w:t xml:space="preserve"> </w:t>
      </w:r>
      <w:r w:rsidR="00E37CFC">
        <w:t>Some</w:t>
      </w:r>
      <w:r w:rsidR="001604E4">
        <w:t xml:space="preserve"> </w:t>
      </w:r>
      <w:r w:rsidR="009E15E2">
        <w:t>programs</w:t>
      </w:r>
      <w:r w:rsidR="00E37CFC">
        <w:t>, including those requiring regulatory approval,</w:t>
      </w:r>
      <w:r w:rsidR="009E15E2">
        <w:t xml:space="preserve"> may mandat</w:t>
      </w:r>
      <w:r w:rsidR="00E37CFC">
        <w:t>e</w:t>
      </w:r>
      <w:r w:rsidR="009E15E2">
        <w:t xml:space="preserve"> </w:t>
      </w:r>
      <w:r w:rsidR="00E37CFC">
        <w:t xml:space="preserve">that </w:t>
      </w:r>
      <w:r w:rsidR="009E15E2">
        <w:t xml:space="preserve">a Software Management Plan </w:t>
      </w:r>
      <w:r w:rsidR="00E37CFC">
        <w:t xml:space="preserve">(SWMP) be </w:t>
      </w:r>
      <w:r w:rsidR="009E15E2">
        <w:t>prepared in accordance with DID-ENG-SW-S</w:t>
      </w:r>
      <w:r w:rsidR="00364106">
        <w:t>W</w:t>
      </w:r>
      <w:r w:rsidR="009E15E2">
        <w:t>MP</w:t>
      </w:r>
      <w:r w:rsidR="00F964E4">
        <w:t xml:space="preserve"> (</w:t>
      </w:r>
      <w:r w:rsidR="00F4233B">
        <w:t xml:space="preserve">sourced </w:t>
      </w:r>
      <w:r w:rsidR="00F964E4">
        <w:t>from ASDEFCON (Strategic Materiel))</w:t>
      </w:r>
      <w:r w:rsidR="009E15E2">
        <w:t xml:space="preserve">.  If required, include </w:t>
      </w:r>
      <w:r w:rsidR="00E37CFC">
        <w:t>the following option, include the SWMP</w:t>
      </w:r>
      <w:r>
        <w:t xml:space="preserve"> in clause 6.2.5</w:t>
      </w:r>
      <w:r w:rsidR="006B36F6">
        <w:t>.1</w:t>
      </w:r>
      <w:r>
        <w:t xml:space="preserve"> of DSD-ENG-SERV</w:t>
      </w:r>
      <w:r w:rsidR="00E37CFC">
        <w:t>,</w:t>
      </w:r>
      <w:r w:rsidR="009E15E2">
        <w:t xml:space="preserve"> and amend the CDRL </w:t>
      </w:r>
      <w:r>
        <w:t>accordingly</w:t>
      </w:r>
      <w:r w:rsidR="009E15E2">
        <w:t>.</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E27F65" w14:paraId="6C297A33" w14:textId="77777777" w:rsidTr="00BC4521">
        <w:tc>
          <w:tcPr>
            <w:tcW w:w="9286" w:type="dxa"/>
            <w:shd w:val="clear" w:color="auto" w:fill="auto"/>
          </w:tcPr>
          <w:p w14:paraId="126848AF" w14:textId="6B29444C" w:rsidR="00E27F65" w:rsidRDefault="00E27F65" w:rsidP="00E27F65">
            <w:pPr>
              <w:pStyle w:val="ASDEFCONOption"/>
              <w:keepNext w:val="0"/>
            </w:pPr>
            <w:bookmarkStart w:id="67" w:name="_Ref326733384"/>
            <w:bookmarkStart w:id="68" w:name="_Ref326691731"/>
            <w:r>
              <w:t xml:space="preserve">Option: </w:t>
            </w:r>
            <w:r w:rsidR="00E91F1C">
              <w:t xml:space="preserve"> </w:t>
            </w:r>
            <w:r>
              <w:t>Include the following clause when an SWMP is required to manage Major Changes to Software.  Refer to guidance for additional explanation.</w:t>
            </w:r>
          </w:p>
          <w:p w14:paraId="45B92E13" w14:textId="7C78D2DB" w:rsidR="00E27F65" w:rsidRDefault="00E27F65" w:rsidP="00E27F65">
            <w:pPr>
              <w:pStyle w:val="SOWTL4-ASDEFCON"/>
            </w:pPr>
            <w:bookmarkStart w:id="69" w:name="_Ref112145111"/>
            <w:r>
              <w:t xml:space="preserve">The Contractor shall develop, deliver and update a Software Management Plan (SWMP) in accordance with CDRL Line Number </w:t>
            </w:r>
            <w:bookmarkEnd w:id="67"/>
            <w:r>
              <w:fldChar w:fldCharType="begin">
                <w:ffData>
                  <w:name w:val=""/>
                  <w:enabled/>
                  <w:calcOnExit w:val="0"/>
                  <w:textInput>
                    <w:default w:val="[…DRAFTER TO INSERT LINE NUMBER…]"/>
                  </w:textInput>
                </w:ffData>
              </w:fldChar>
            </w:r>
            <w:r>
              <w:instrText xml:space="preserve"> FORMTEXT </w:instrText>
            </w:r>
            <w:r>
              <w:fldChar w:fldCharType="separate"/>
            </w:r>
            <w:r w:rsidR="00F33556">
              <w:rPr>
                <w:noProof/>
              </w:rPr>
              <w:t>[…DRAFTER TO INSERT LINE NUMBER…]</w:t>
            </w:r>
            <w:r>
              <w:fldChar w:fldCharType="end"/>
            </w:r>
            <w:bookmarkEnd w:id="69"/>
          </w:p>
        </w:tc>
      </w:tr>
    </w:tbl>
    <w:p w14:paraId="402523DF" w14:textId="77777777" w:rsidR="00BC4521" w:rsidRDefault="00BC4521" w:rsidP="00BC4521">
      <w:pPr>
        <w:pStyle w:val="ASDEFCONOptionSpace"/>
      </w:pPr>
    </w:p>
    <w:p w14:paraId="0E41D491" w14:textId="77777777" w:rsidR="00AD0EDF" w:rsidRDefault="00AD0EDF" w:rsidP="0009011D">
      <w:pPr>
        <w:pStyle w:val="SOWTL4-ASDEFCON"/>
      </w:pPr>
      <w:bookmarkStart w:id="70" w:name="_Ref112145191"/>
      <w:r>
        <w:t>The Contractor shall design, develop, implement, Verify and Validate</w:t>
      </w:r>
      <w:r w:rsidR="00561749">
        <w:t xml:space="preserve"> (as applicable)</w:t>
      </w:r>
      <w:r>
        <w:t xml:space="preserve"> </w:t>
      </w:r>
      <w:r w:rsidR="00123E97">
        <w:t>each Major Change</w:t>
      </w:r>
      <w:r>
        <w:t xml:space="preserve"> for </w:t>
      </w:r>
      <w:r w:rsidR="0016702C">
        <w:t>Software</w:t>
      </w:r>
      <w:r>
        <w:t xml:space="preserve"> in accordance with:</w:t>
      </w:r>
      <w:bookmarkEnd w:id="68"/>
      <w:bookmarkEnd w:id="70"/>
    </w:p>
    <w:p w14:paraId="0E8470A8" w14:textId="58B1FC18" w:rsidR="00AD0EDF" w:rsidRDefault="00AD0EDF" w:rsidP="007F0D76">
      <w:pPr>
        <w:pStyle w:val="SOWSubL1-ASDEFCON"/>
      </w:pPr>
      <w:r>
        <w:t>this DSD</w:t>
      </w:r>
      <w:r w:rsidR="00C07D18">
        <w:t xml:space="preserve">, including this clause </w:t>
      </w:r>
      <w:r w:rsidR="00CE3474">
        <w:fldChar w:fldCharType="begin"/>
      </w:r>
      <w:r w:rsidR="00CE3474">
        <w:instrText xml:space="preserve"> REF _Ref112144260 \r \h </w:instrText>
      </w:r>
      <w:r w:rsidR="00CE3474">
        <w:fldChar w:fldCharType="separate"/>
      </w:r>
      <w:r w:rsidR="00F33556">
        <w:t>6.2.5</w:t>
      </w:r>
      <w:r w:rsidR="00CE3474">
        <w:fldChar w:fldCharType="end"/>
      </w:r>
      <w:r w:rsidR="00C07D18">
        <w:t xml:space="preserve"> and clauses </w:t>
      </w:r>
      <w:r w:rsidR="00CE3474">
        <w:fldChar w:fldCharType="begin"/>
      </w:r>
      <w:r w:rsidR="00CE3474">
        <w:instrText xml:space="preserve"> REF _Ref112145470 \r \h </w:instrText>
      </w:r>
      <w:r w:rsidR="00CE3474">
        <w:fldChar w:fldCharType="separate"/>
      </w:r>
      <w:r w:rsidR="00F33556">
        <w:t>6.2.6</w:t>
      </w:r>
      <w:r w:rsidR="00CE3474">
        <w:fldChar w:fldCharType="end"/>
      </w:r>
      <w:r w:rsidR="00C07D18">
        <w:t xml:space="preserve"> to </w:t>
      </w:r>
      <w:r w:rsidR="00CE3474">
        <w:fldChar w:fldCharType="begin"/>
      </w:r>
      <w:r w:rsidR="00CE3474">
        <w:instrText xml:space="preserve"> REF _Ref112144967 \r \h </w:instrText>
      </w:r>
      <w:r w:rsidR="00CE3474">
        <w:fldChar w:fldCharType="separate"/>
      </w:r>
      <w:r w:rsidR="00F33556">
        <w:t>6.2.9</w:t>
      </w:r>
      <w:r w:rsidR="00CE3474">
        <w:fldChar w:fldCharType="end"/>
      </w:r>
      <w:r w:rsidR="00C07D18">
        <w:t>, as applicable</w:t>
      </w:r>
      <w:r>
        <w:t>;</w:t>
      </w:r>
    </w:p>
    <w:p w14:paraId="09E2966E" w14:textId="77777777" w:rsidR="00AD0EDF" w:rsidRDefault="00AD0EDF" w:rsidP="0009011D">
      <w:pPr>
        <w:pStyle w:val="SOWSubL1-ASDEFCON"/>
      </w:pPr>
      <w:r>
        <w:t>clause 6.2.5 of DSD-ENG-SERV</w:t>
      </w:r>
      <w:r w:rsidR="00C92A93">
        <w:t>, including the SWCP(s) developed as part of or in lieu of the Engineering Change Proposal</w:t>
      </w:r>
      <w:r>
        <w:t>;</w:t>
      </w:r>
    </w:p>
    <w:p w14:paraId="54B1B2AE" w14:textId="77777777" w:rsidR="00C92A93" w:rsidRDefault="00C92A93" w:rsidP="0009011D">
      <w:pPr>
        <w:pStyle w:val="SOWSubL1-ASDEFCON"/>
      </w:pPr>
      <w:r>
        <w:t>clause</w:t>
      </w:r>
      <w:r w:rsidR="00C07D18">
        <w:t>s</w:t>
      </w:r>
      <w:r>
        <w:t xml:space="preserve"> </w:t>
      </w:r>
      <w:r w:rsidR="00C07D18">
        <w:t xml:space="preserve">6.2.7 and </w:t>
      </w:r>
      <w:r>
        <w:t>6.2.10 of DSD-ENG-SERV;</w:t>
      </w:r>
    </w:p>
    <w:p w14:paraId="4020AA4F" w14:textId="77777777" w:rsidR="00AD0EDF" w:rsidRDefault="00AD0EDF" w:rsidP="0009011D">
      <w:pPr>
        <w:pStyle w:val="SOWSubL1-ASDEFCON"/>
      </w:pPr>
      <w:r>
        <w:t>DSD-ENG-CM;</w:t>
      </w:r>
    </w:p>
    <w:p w14:paraId="40325E28" w14:textId="77777777" w:rsidR="009E15E2" w:rsidRDefault="009E15E2" w:rsidP="00D2667A">
      <w:pPr>
        <w:pStyle w:val="NoteToDrafters-ASDEFCON"/>
      </w:pPr>
      <w:r>
        <w:t xml:space="preserve">Note to drafters: </w:t>
      </w:r>
      <w:r w:rsidR="005F524B">
        <w:t xml:space="preserve"> </w:t>
      </w:r>
      <w:r w:rsidR="00CF4369">
        <w:t xml:space="preserve">Amend </w:t>
      </w:r>
      <w:r>
        <w:t xml:space="preserve">the following subclause if a different standard is to be the basis of </w:t>
      </w:r>
      <w:r w:rsidR="0016702C">
        <w:t>Software</w:t>
      </w:r>
      <w:r>
        <w:t xml:space="preserve"> engineering activities to develop Major Changes.</w:t>
      </w:r>
      <w:r w:rsidR="00CF4369">
        <w:t xml:space="preserve">  Also, select the appropriate governing plan for managing Major Changes to </w:t>
      </w:r>
      <w:r w:rsidR="0016702C">
        <w:t>Software</w:t>
      </w:r>
      <w:r w:rsidR="00CF4369">
        <w:t>.</w:t>
      </w:r>
    </w:p>
    <w:p w14:paraId="67530CFB" w14:textId="6EA1CF55" w:rsidR="009E15E2" w:rsidRDefault="00AD0EDF" w:rsidP="0009011D">
      <w:pPr>
        <w:pStyle w:val="SOWSubL1-ASDEFCON"/>
      </w:pPr>
      <w:bookmarkStart w:id="71" w:name="_Ref326696188"/>
      <w:r>
        <w:t xml:space="preserve">the requirements of </w:t>
      </w:r>
      <w:r w:rsidR="00B768D6">
        <w:t xml:space="preserve">AS/NZS </w:t>
      </w:r>
      <w:r>
        <w:t>ISO/IEC</w:t>
      </w:r>
      <w:r w:rsidRPr="00DF24C2">
        <w:t xml:space="preserve"> 12207</w:t>
      </w:r>
      <w:r>
        <w:t>:</w:t>
      </w:r>
      <w:r w:rsidR="00556240">
        <w:t>2013</w:t>
      </w:r>
      <w:r w:rsidR="009E15E2">
        <w:t>, as tailored by:</w:t>
      </w:r>
      <w:bookmarkEnd w:id="71"/>
    </w:p>
    <w:p w14:paraId="7825DAF6" w14:textId="713415B6" w:rsidR="009E15E2" w:rsidRDefault="00AD0EDF" w:rsidP="00D2667A">
      <w:pPr>
        <w:pStyle w:val="SOWSubL2-ASDEFCON"/>
      </w:pPr>
      <w:bookmarkStart w:id="72" w:name="_Ref326696190"/>
      <w:r>
        <w:t xml:space="preserve">the </w:t>
      </w:r>
      <w:r w:rsidR="009E15E2">
        <w:t xml:space="preserve">Approved </w:t>
      </w:r>
      <w:r w:rsidR="00714E38">
        <w:fldChar w:fldCharType="begin">
          <w:ffData>
            <w:name w:val=""/>
            <w:enabled/>
            <w:calcOnExit w:val="0"/>
            <w:textInput>
              <w:default w:val="[…INSERT 'SWSP' AND/OR 'SWMP' AND/OR 'SEMP'…]"/>
            </w:textInput>
          </w:ffData>
        </w:fldChar>
      </w:r>
      <w:r w:rsidR="00714E38">
        <w:instrText xml:space="preserve"> FORMTEXT </w:instrText>
      </w:r>
      <w:r w:rsidR="00714E38">
        <w:fldChar w:fldCharType="separate"/>
      </w:r>
      <w:r w:rsidR="00F33556">
        <w:rPr>
          <w:noProof/>
        </w:rPr>
        <w:t>[…INSERT 'SWSP' AND/OR 'SWMP' AND/OR 'SEMP'…]</w:t>
      </w:r>
      <w:r w:rsidR="00714E38">
        <w:fldChar w:fldCharType="end"/>
      </w:r>
      <w:r w:rsidR="009E15E2">
        <w:t>; and</w:t>
      </w:r>
      <w:bookmarkEnd w:id="72"/>
    </w:p>
    <w:p w14:paraId="5F4E1124" w14:textId="77777777" w:rsidR="00AD0EDF" w:rsidRDefault="009E15E2" w:rsidP="0009011D">
      <w:pPr>
        <w:pStyle w:val="SOWSubL2-ASDEFCON"/>
      </w:pPr>
      <w:r>
        <w:t xml:space="preserve">the </w:t>
      </w:r>
      <w:r w:rsidR="00AD0EDF">
        <w:t>supplementary management plans for the Major Change in accordance with clause 6.2.5 of DSD-ENG-SERV; and</w:t>
      </w:r>
    </w:p>
    <w:p w14:paraId="50F482FF" w14:textId="77777777" w:rsidR="00AD0EDF" w:rsidRDefault="009E15E2" w:rsidP="0009011D">
      <w:pPr>
        <w:pStyle w:val="SOWSubL1-ASDEFCON"/>
      </w:pPr>
      <w:r>
        <w:t xml:space="preserve">clause </w:t>
      </w:r>
      <w:r w:rsidR="00264683">
        <w:t>3.15</w:t>
      </w:r>
      <w:r>
        <w:t xml:space="preserve"> of the COC</w:t>
      </w:r>
      <w:r w:rsidR="00CF4369">
        <w:t>, whe</w:t>
      </w:r>
      <w:r w:rsidR="00561749">
        <w:t>n</w:t>
      </w:r>
      <w:r w:rsidR="00CF4369">
        <w:t xml:space="preserve"> the development of a Major Change is undertaken as an S&amp;Q Service</w:t>
      </w:r>
      <w:r>
        <w:t>.</w:t>
      </w:r>
    </w:p>
    <w:p w14:paraId="4F524036" w14:textId="77777777" w:rsidR="00BD2483" w:rsidRDefault="00BD2483" w:rsidP="0009011D">
      <w:pPr>
        <w:pStyle w:val="SOWTL4-ASDEFCON"/>
      </w:pPr>
      <w:bookmarkStart w:id="73" w:name="_Ref319391727"/>
      <w:r>
        <w:t>In addition to the requirements of clause 6.2.5 of DSD-ENG-SERV, the Contractor shall</w:t>
      </w:r>
      <w:r w:rsidR="003905A2">
        <w:t xml:space="preserve"> Verify that</w:t>
      </w:r>
      <w:r>
        <w:t>:</w:t>
      </w:r>
      <w:bookmarkEnd w:id="73"/>
    </w:p>
    <w:p w14:paraId="21762DB6" w14:textId="77777777" w:rsidR="00BD2483" w:rsidRDefault="00BD2483" w:rsidP="007F0D76">
      <w:pPr>
        <w:pStyle w:val="SOWSubL1-ASDEFCON"/>
      </w:pPr>
      <w:r w:rsidRPr="00BD2483">
        <w:t xml:space="preserve">the </w:t>
      </w:r>
      <w:r w:rsidR="0016702C">
        <w:t>Software</w:t>
      </w:r>
      <w:r w:rsidRPr="00BD2483">
        <w:t xml:space="preserve"> </w:t>
      </w:r>
      <w:r>
        <w:t xml:space="preserve">change </w:t>
      </w:r>
      <w:r w:rsidRPr="00BD2483">
        <w:t>has not affected the original, unmodified requirements</w:t>
      </w:r>
      <w:r>
        <w:t>;</w:t>
      </w:r>
    </w:p>
    <w:p w14:paraId="4DC46DA4" w14:textId="77777777" w:rsidR="00BD2483" w:rsidRDefault="00BD2483" w:rsidP="0009011D">
      <w:pPr>
        <w:pStyle w:val="SOWSubL1-ASDEFCON"/>
      </w:pPr>
      <w:r>
        <w:t xml:space="preserve">the </w:t>
      </w:r>
      <w:r w:rsidR="003905A2">
        <w:t>modified</w:t>
      </w:r>
      <w:r w:rsidRPr="00BD2483">
        <w:t xml:space="preserve"> </w:t>
      </w:r>
      <w:r w:rsidR="0016702C">
        <w:t>Software</w:t>
      </w:r>
      <w:r w:rsidRPr="00BD2483">
        <w:t xml:space="preserve"> Products do not compromise existing systems</w:t>
      </w:r>
      <w:r w:rsidR="003905A2">
        <w:t>; and</w:t>
      </w:r>
    </w:p>
    <w:p w14:paraId="03AF1435" w14:textId="77777777" w:rsidR="003905A2" w:rsidRDefault="003905A2" w:rsidP="0009011D">
      <w:pPr>
        <w:pStyle w:val="SOWSubL1-ASDEFCON"/>
      </w:pPr>
      <w:r>
        <w:t xml:space="preserve">the </w:t>
      </w:r>
      <w:r w:rsidRPr="003905A2">
        <w:t>application kits and install scripts install correctly in the execution environment</w:t>
      </w:r>
      <w:r>
        <w:t>.</w:t>
      </w:r>
    </w:p>
    <w:p w14:paraId="6EA6F0BF" w14:textId="77777777" w:rsidR="003905A2" w:rsidRDefault="005C49C2" w:rsidP="0009011D">
      <w:pPr>
        <w:pStyle w:val="SOWTL4-ASDEFCON"/>
      </w:pPr>
      <w:bookmarkStart w:id="74" w:name="_Ref326691738"/>
      <w:r>
        <w:t xml:space="preserve">In addition to the </w:t>
      </w:r>
      <w:r w:rsidR="009237F5">
        <w:t xml:space="preserve">V&amp;V </w:t>
      </w:r>
      <w:r>
        <w:t>requirements of clause 6.2.5 of DSD-ENG-SERV</w:t>
      </w:r>
      <w:r w:rsidR="006B4F8E">
        <w:t xml:space="preserve"> and until Acceptance of the modified </w:t>
      </w:r>
      <w:r w:rsidR="0016702C">
        <w:t>Software</w:t>
      </w:r>
      <w:r w:rsidR="006B4F8E">
        <w:t xml:space="preserve"> Products</w:t>
      </w:r>
      <w:r w:rsidR="00856EB4">
        <w:t>,</w:t>
      </w:r>
      <w:r w:rsidR="000E5055">
        <w:t xml:space="preserve"> </w:t>
      </w:r>
      <w:r w:rsidR="00856EB4">
        <w:t xml:space="preserve">the </w:t>
      </w:r>
      <w:r w:rsidR="003905A2">
        <w:t xml:space="preserve">Contractor shall </w:t>
      </w:r>
      <w:r w:rsidR="00753435">
        <w:t xml:space="preserve">retain </w:t>
      </w:r>
      <w:r w:rsidR="00A07854">
        <w:t>(for traceability)</w:t>
      </w:r>
      <w:r w:rsidR="006B4F8E">
        <w:t xml:space="preserve"> the</w:t>
      </w:r>
      <w:r w:rsidR="003905A2">
        <w:t xml:space="preserve"> test reference build</w:t>
      </w:r>
      <w:r w:rsidR="006B4F8E">
        <w:t>s</w:t>
      </w:r>
      <w:r w:rsidR="003905A2">
        <w:t xml:space="preserve"> (including </w:t>
      </w:r>
      <w:r w:rsidR="00A07854">
        <w:t xml:space="preserve">modified </w:t>
      </w:r>
      <w:r w:rsidR="0016702C">
        <w:t>Software</w:t>
      </w:r>
      <w:r w:rsidR="00A07854">
        <w:t xml:space="preserve"> Products, application </w:t>
      </w:r>
      <w:r w:rsidR="006B4F8E">
        <w:t>kits</w:t>
      </w:r>
      <w:r w:rsidR="00A07854">
        <w:t xml:space="preserve"> and/or install scripts</w:t>
      </w:r>
      <w:r w:rsidR="003905A2">
        <w:t xml:space="preserve">) used for the conduct of </w:t>
      </w:r>
      <w:r w:rsidR="006B4F8E">
        <w:t xml:space="preserve">each phase of </w:t>
      </w:r>
      <w:r>
        <w:t>Acceptance V&amp;V</w:t>
      </w:r>
      <w:r w:rsidR="00A07854" w:rsidRPr="00A07854">
        <w:t xml:space="preserve"> </w:t>
      </w:r>
      <w:r w:rsidR="00A07854">
        <w:t xml:space="preserve">activities </w:t>
      </w:r>
      <w:r w:rsidR="006B4F8E">
        <w:t>and</w:t>
      </w:r>
      <w:r w:rsidR="00BF260B">
        <w:t xml:space="preserve"> for</w:t>
      </w:r>
      <w:r w:rsidR="00A07854">
        <w:t xml:space="preserve"> each applicable execution environment</w:t>
      </w:r>
      <w:r w:rsidR="003905A2">
        <w:t>.</w:t>
      </w:r>
      <w:bookmarkEnd w:id="74"/>
    </w:p>
    <w:p w14:paraId="156EB1C5" w14:textId="0EDDAC74" w:rsidR="00BD2483" w:rsidRDefault="00BD2483" w:rsidP="00D2667A">
      <w:pPr>
        <w:pStyle w:val="NoteToDrafters-ASDEFCON"/>
      </w:pPr>
      <w:r>
        <w:t xml:space="preserve">Note to drafters: </w:t>
      </w:r>
      <w:r w:rsidR="005F524B">
        <w:t xml:space="preserve"> </w:t>
      </w:r>
      <w:r>
        <w:t xml:space="preserve">Where </w:t>
      </w:r>
      <w:r w:rsidR="0016702C">
        <w:t>Software</w:t>
      </w:r>
      <w:r>
        <w:t xml:space="preserve"> is deployed on </w:t>
      </w:r>
      <w:r w:rsidR="0090698A">
        <w:t xml:space="preserve">ICT </w:t>
      </w:r>
      <w:r>
        <w:t>infrastructure</w:t>
      </w:r>
      <w:r w:rsidR="007E4A50">
        <w:t>,</w:t>
      </w:r>
      <w:r>
        <w:t xml:space="preserve"> </w:t>
      </w:r>
      <w:r w:rsidR="0090698A">
        <w:t>DD</w:t>
      </w:r>
      <w:r>
        <w:t xml:space="preserve">G accreditation of the </w:t>
      </w:r>
      <w:r w:rsidR="0016702C">
        <w:t>Software</w:t>
      </w:r>
      <w:r>
        <w:t xml:space="preserve"> and release package is required.  The following clause aims to ensure that </w:t>
      </w:r>
      <w:r w:rsidR="00C220A1">
        <w:t>accreditation</w:t>
      </w:r>
      <w:r>
        <w:t xml:space="preserve"> is obtained </w:t>
      </w:r>
      <w:r w:rsidR="00C220A1">
        <w:t>when</w:t>
      </w:r>
      <w:r>
        <w:t xml:space="preserve"> applicable.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3A2428" w:rsidRPr="00687C9C" w14:paraId="7CABDA66" w14:textId="77777777" w:rsidTr="00060CA3">
        <w:tc>
          <w:tcPr>
            <w:tcW w:w="9067" w:type="dxa"/>
            <w:shd w:val="clear" w:color="auto" w:fill="auto"/>
          </w:tcPr>
          <w:p w14:paraId="52A69913" w14:textId="692D9609" w:rsidR="003A2428" w:rsidRPr="00687C9C" w:rsidRDefault="003A2428" w:rsidP="001C7DFE">
            <w:pPr>
              <w:pStyle w:val="ASDEFCONOption"/>
              <w:keepNext w:val="0"/>
              <w:widowControl w:val="0"/>
              <w:rPr>
                <w:rFonts w:eastAsia="Calibri"/>
              </w:rPr>
            </w:pPr>
            <w:r w:rsidRPr="00687C9C">
              <w:rPr>
                <w:rFonts w:eastAsia="Calibri"/>
              </w:rPr>
              <w:t xml:space="preserve">Option: </w:t>
            </w:r>
            <w:r w:rsidR="005F524B">
              <w:rPr>
                <w:rFonts w:eastAsia="Calibri"/>
              </w:rPr>
              <w:t xml:space="preserve"> </w:t>
            </w:r>
            <w:r w:rsidRPr="00687C9C">
              <w:rPr>
                <w:rFonts w:eastAsia="Calibri"/>
              </w:rPr>
              <w:t xml:space="preserve">For when </w:t>
            </w:r>
            <w:r w:rsidR="0090698A">
              <w:rPr>
                <w:rFonts w:eastAsia="Calibri"/>
              </w:rPr>
              <w:t>DD</w:t>
            </w:r>
            <w:r w:rsidRPr="00687C9C">
              <w:rPr>
                <w:rFonts w:eastAsia="Calibri"/>
              </w:rPr>
              <w:t>G accreditation for installation on Defence networks is also required.</w:t>
            </w:r>
          </w:p>
          <w:p w14:paraId="5C4B44D1" w14:textId="14E1C471" w:rsidR="003A2428" w:rsidRPr="007B76BC" w:rsidRDefault="003A2428" w:rsidP="0009011D">
            <w:pPr>
              <w:pStyle w:val="SOWTL4-ASDEFCON"/>
            </w:pPr>
            <w:bookmarkStart w:id="75" w:name="_Ref383791965"/>
            <w:r w:rsidRPr="007B76BC">
              <w:t xml:space="preserve">Where the changed </w:t>
            </w:r>
            <w:r w:rsidR="0016702C">
              <w:t>Software</w:t>
            </w:r>
            <w:r w:rsidRPr="007B76BC">
              <w:t xml:space="preserve"> Product(s) are to be installed on the Defence Standard Operating Environment (SOE), or the </w:t>
            </w:r>
            <w:r w:rsidR="00C55D76">
              <w:t>d</w:t>
            </w:r>
            <w:r w:rsidRPr="007B76BC">
              <w:t xml:space="preserve">eployable SOE, the Contractor shall consult, coordinate and cooperate with the Commonwealth Representative, </w:t>
            </w:r>
            <w:r w:rsidR="0090698A">
              <w:t>Defence Digital Group (DD</w:t>
            </w:r>
            <w:r w:rsidR="0090698A" w:rsidRPr="007B76BC">
              <w:t>G</w:t>
            </w:r>
            <w:r w:rsidR="0090698A">
              <w:t>)</w:t>
            </w:r>
            <w:r w:rsidR="0090698A" w:rsidRPr="007B76BC">
              <w:t xml:space="preserve"> </w:t>
            </w:r>
            <w:r w:rsidRPr="007B76BC">
              <w:t>and other Associated Parties, as applicable, for:</w:t>
            </w:r>
            <w:bookmarkEnd w:id="75"/>
          </w:p>
          <w:p w14:paraId="4E9BFABD" w14:textId="3439EF7B" w:rsidR="003A2428" w:rsidRPr="007B76BC" w:rsidRDefault="00DC63B6" w:rsidP="007F0D76">
            <w:pPr>
              <w:pStyle w:val="SOWSubL1-ASDEFCON"/>
            </w:pPr>
            <w:r>
              <w:t xml:space="preserve">the conduct of </w:t>
            </w:r>
            <w:r w:rsidR="003A2428" w:rsidRPr="007B76BC">
              <w:t>Verification activities</w:t>
            </w:r>
            <w:r>
              <w:t>, including compatibility testing,</w:t>
            </w:r>
            <w:r w:rsidR="003A2428" w:rsidRPr="007B76BC">
              <w:t xml:space="preserve"> necessary for accreditation</w:t>
            </w:r>
            <w:r>
              <w:t xml:space="preserve"> by </w:t>
            </w:r>
            <w:r w:rsidR="0090698A">
              <w:t>DDG</w:t>
            </w:r>
            <w:r w:rsidR="003A2428" w:rsidRPr="007B76BC">
              <w:t>; and</w:t>
            </w:r>
          </w:p>
          <w:p w14:paraId="50EF0551" w14:textId="7F8ED9AC" w:rsidR="003A2428" w:rsidRPr="007B76BC" w:rsidRDefault="003A2428" w:rsidP="0009011D">
            <w:pPr>
              <w:pStyle w:val="SOWSubL1-ASDEFCON"/>
            </w:pPr>
            <w:r>
              <w:t>preparation of</w:t>
            </w:r>
            <w:r w:rsidRPr="007B76BC">
              <w:t xml:space="preserve"> the </w:t>
            </w:r>
            <w:r w:rsidR="0016702C">
              <w:t>Software</w:t>
            </w:r>
            <w:r w:rsidRPr="007B76BC">
              <w:t xml:space="preserve"> </w:t>
            </w:r>
            <w:r w:rsidR="003966B9" w:rsidRPr="007B76BC">
              <w:t>Updates</w:t>
            </w:r>
            <w:r>
              <w:t>, application kits and install scripts, as necessary</w:t>
            </w:r>
            <w:r w:rsidRPr="007B76BC">
              <w:t xml:space="preserve"> for distribution and installation</w:t>
            </w:r>
            <w:r>
              <w:t xml:space="preserve"> in the applicable operating environment</w:t>
            </w:r>
            <w:r w:rsidRPr="007B76BC">
              <w:t>.</w:t>
            </w:r>
          </w:p>
        </w:tc>
      </w:tr>
    </w:tbl>
    <w:p w14:paraId="6E2B2BF0" w14:textId="10618C34" w:rsidR="003F5655" w:rsidRDefault="003F5655" w:rsidP="003F5655">
      <w:pPr>
        <w:pStyle w:val="ASDEFCONOptionSpace"/>
      </w:pPr>
    </w:p>
    <w:tbl>
      <w:tblPr>
        <w:tblW w:w="907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0"/>
      </w:tblGrid>
      <w:tr w:rsidR="00060CA3" w14:paraId="17C288AE" w14:textId="77777777" w:rsidTr="00BC4521">
        <w:tc>
          <w:tcPr>
            <w:tcW w:w="9070" w:type="dxa"/>
            <w:shd w:val="clear" w:color="auto" w:fill="auto"/>
          </w:tcPr>
          <w:p w14:paraId="1D02458B" w14:textId="0BDF5D46" w:rsidR="00060CA3" w:rsidRDefault="00060CA3" w:rsidP="00060CA3">
            <w:pPr>
              <w:pStyle w:val="ASDEFCONOption"/>
            </w:pPr>
            <w:bookmarkStart w:id="76" w:name="_Ref326691741"/>
            <w:r>
              <w:t>Option: Include when the Software Product(s) are, or are part of, an SSoI.</w:t>
            </w:r>
          </w:p>
          <w:p w14:paraId="1BB8B348" w14:textId="7B15A3B2" w:rsidR="00060CA3" w:rsidRDefault="00060CA3" w:rsidP="00060CA3">
            <w:pPr>
              <w:pStyle w:val="SOWTL4-ASDEFCON"/>
            </w:pPr>
            <w:bookmarkStart w:id="77" w:name="_Ref167804423"/>
            <w:r>
              <w:t xml:space="preserve">Where the changed Software Product(s) are a Security System of Interest (SSoI), or part of an SSoI, the Contractor shall provide support </w:t>
            </w:r>
            <w:r w:rsidRPr="00447AEA">
              <w:t xml:space="preserve">to the Commonwealth’s </w:t>
            </w:r>
            <w:r>
              <w:t>activities associated with the applicable Security Authorisations in accordance with DSD-ENG-SEC.</w:t>
            </w:r>
            <w:bookmarkEnd w:id="77"/>
          </w:p>
        </w:tc>
      </w:tr>
    </w:tbl>
    <w:p w14:paraId="718B64CE" w14:textId="77777777" w:rsidR="00BC4521" w:rsidRDefault="00BC4521" w:rsidP="00BC4521">
      <w:pPr>
        <w:pStyle w:val="ASDEFCONOptionSpace"/>
      </w:pPr>
    </w:p>
    <w:p w14:paraId="67E6836C" w14:textId="142893C8" w:rsidR="004E2881" w:rsidRDefault="004E2881" w:rsidP="0009011D">
      <w:pPr>
        <w:pStyle w:val="SOWTL4-ASDEFCON"/>
      </w:pPr>
      <w:bookmarkStart w:id="78" w:name="_Ref167804893"/>
      <w:r>
        <w:t>For the implementation of each Major Change, or set of changes, the Contractor shall:</w:t>
      </w:r>
      <w:bookmarkEnd w:id="78"/>
    </w:p>
    <w:p w14:paraId="114CB68E" w14:textId="77777777" w:rsidR="004E2881" w:rsidRDefault="004E2881" w:rsidP="007F0D76">
      <w:pPr>
        <w:pStyle w:val="SOWSubL1-ASDEFCON"/>
      </w:pPr>
      <w:r>
        <w:t xml:space="preserve">develop and document a migration plan to control the </w:t>
      </w:r>
      <w:r w:rsidR="0016702C">
        <w:t>Software</w:t>
      </w:r>
      <w:r>
        <w:t xml:space="preserve"> change and its impact on the parent system;</w:t>
      </w:r>
    </w:p>
    <w:p w14:paraId="470423C7" w14:textId="77777777" w:rsidR="004E2881" w:rsidRDefault="004E2881" w:rsidP="0009011D">
      <w:pPr>
        <w:pStyle w:val="SOWSubL1-ASDEFCON"/>
      </w:pPr>
      <w:r>
        <w:t>provide the migration plan to the Commonwealth Representative for Approval; and</w:t>
      </w:r>
    </w:p>
    <w:p w14:paraId="04DD59FF" w14:textId="77777777" w:rsidR="004E2881" w:rsidRDefault="004E2881" w:rsidP="0009011D">
      <w:pPr>
        <w:pStyle w:val="SOWSubL1-ASDEFCON"/>
      </w:pPr>
      <w:r>
        <w:t xml:space="preserve">implement the </w:t>
      </w:r>
      <w:r w:rsidR="0016702C">
        <w:t>Software</w:t>
      </w:r>
      <w:r>
        <w:t xml:space="preserve"> change for the affected </w:t>
      </w:r>
      <w:r w:rsidR="0016702C">
        <w:t>Software</w:t>
      </w:r>
      <w:r>
        <w:t xml:space="preserve"> Product(s) in accordance with the Approved migration plan.</w:t>
      </w:r>
    </w:p>
    <w:p w14:paraId="3AD230CD" w14:textId="77777777" w:rsidR="004E2881" w:rsidRDefault="004E2881" w:rsidP="0009011D">
      <w:pPr>
        <w:pStyle w:val="SOWTL4-ASDEFCON"/>
      </w:pPr>
      <w:bookmarkStart w:id="79" w:name="_Ref383689504"/>
      <w:r>
        <w:t>The Contractor shall address the following in the migration plan:</w:t>
      </w:r>
      <w:bookmarkEnd w:id="79"/>
    </w:p>
    <w:p w14:paraId="2CA705E9" w14:textId="77777777" w:rsidR="004E2881" w:rsidRDefault="004E2881" w:rsidP="007F0D76">
      <w:pPr>
        <w:pStyle w:val="SOWSubL1-ASDEFCON"/>
      </w:pPr>
      <w:r>
        <w:t>requirements analysis and definition of migration;</w:t>
      </w:r>
    </w:p>
    <w:p w14:paraId="1E9A8287" w14:textId="77777777" w:rsidR="004E2881" w:rsidRDefault="004E2881" w:rsidP="0009011D">
      <w:pPr>
        <w:pStyle w:val="SOWSubL1-ASDEFCON"/>
      </w:pPr>
      <w:r>
        <w:t>development of migration tools;</w:t>
      </w:r>
    </w:p>
    <w:p w14:paraId="288E4871" w14:textId="77777777" w:rsidR="004E2881" w:rsidRDefault="004E2881" w:rsidP="0009011D">
      <w:pPr>
        <w:pStyle w:val="SOWSubL1-ASDEFCON"/>
      </w:pPr>
      <w:r>
        <w:t xml:space="preserve">conversion of </w:t>
      </w:r>
      <w:r w:rsidR="0016702C">
        <w:t>Software</w:t>
      </w:r>
      <w:r>
        <w:t xml:space="preserve"> Product(s) and associated data;</w:t>
      </w:r>
    </w:p>
    <w:p w14:paraId="757DD0E4" w14:textId="77777777" w:rsidR="004E2881" w:rsidRDefault="004E2881" w:rsidP="0009011D">
      <w:pPr>
        <w:pStyle w:val="SOWSubL1-ASDEFCON"/>
      </w:pPr>
      <w:r>
        <w:t xml:space="preserve">migration execution, including the extent to which old and new </w:t>
      </w:r>
      <w:r w:rsidR="0016702C">
        <w:t>Software</w:t>
      </w:r>
      <w:r>
        <w:t xml:space="preserve"> Products may be used in parallel;</w:t>
      </w:r>
    </w:p>
    <w:p w14:paraId="76C3C3B8" w14:textId="77777777" w:rsidR="004E2881" w:rsidRDefault="004E2881" w:rsidP="0009011D">
      <w:pPr>
        <w:pStyle w:val="SOWSubL1-ASDEFCON"/>
      </w:pPr>
      <w:r>
        <w:t>migration Verification;</w:t>
      </w:r>
    </w:p>
    <w:p w14:paraId="4F3864A7" w14:textId="77777777" w:rsidR="004E2881" w:rsidRDefault="004E2881" w:rsidP="0009011D">
      <w:pPr>
        <w:pStyle w:val="SOWSubL1-ASDEFCON"/>
      </w:pPr>
      <w:r>
        <w:t>information requirements and notifications to be provided to Personnel affected by the migration, including all user actions that may be applicable; and</w:t>
      </w:r>
    </w:p>
    <w:p w14:paraId="417A296B" w14:textId="77777777" w:rsidR="004E2881" w:rsidRDefault="004E2881" w:rsidP="0009011D">
      <w:pPr>
        <w:pStyle w:val="SOWSubL1-ASDEFCON"/>
      </w:pPr>
      <w:r>
        <w:t xml:space="preserve">the extent of, and arrangements for, the support of the previous (legacy) </w:t>
      </w:r>
      <w:r w:rsidR="0016702C">
        <w:t>Software</w:t>
      </w:r>
      <w:r>
        <w:t xml:space="preserve"> Products in the future.</w:t>
      </w:r>
    </w:p>
    <w:p w14:paraId="0693C40B" w14:textId="77777777" w:rsidR="00EB0C8E" w:rsidRDefault="00EB0C8E" w:rsidP="00D2667A">
      <w:pPr>
        <w:pStyle w:val="NoteToDrafters-ASDEFCON"/>
      </w:pPr>
      <w:r>
        <w:t xml:space="preserve">Note to drafters: </w:t>
      </w:r>
      <w:r w:rsidR="005F524B">
        <w:t xml:space="preserve"> </w:t>
      </w:r>
      <w:r>
        <w:t xml:space="preserve">The following options allow Major Changes to </w:t>
      </w:r>
      <w:r w:rsidR="0016702C">
        <w:t>Software</w:t>
      </w:r>
      <w:r>
        <w:t xml:space="preserve"> to be undertaken as either (Option A) S&amp;Q Services, including as CSC Tasks when a CSC is included in the Contract, or (Option B) a combination of Recurring Services and S&amp;Q Services depending on the nature </w:t>
      </w:r>
      <w:r w:rsidR="001910F8">
        <w:t xml:space="preserve">or source </w:t>
      </w:r>
      <w:r>
        <w:t>of the change.  Refer to guidance for further information.</w:t>
      </w:r>
    </w:p>
    <w:tbl>
      <w:tblPr>
        <w:tblW w:w="928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6"/>
      </w:tblGrid>
      <w:tr w:rsidR="0033491C" w14:paraId="365C73FD" w14:textId="77777777" w:rsidTr="00BC4521">
        <w:tc>
          <w:tcPr>
            <w:tcW w:w="9286" w:type="dxa"/>
            <w:shd w:val="clear" w:color="auto" w:fill="auto"/>
          </w:tcPr>
          <w:p w14:paraId="6DD48920" w14:textId="77777777" w:rsidR="0033491C" w:rsidRPr="005D2C91" w:rsidRDefault="0033491C" w:rsidP="0028716B">
            <w:pPr>
              <w:pStyle w:val="ASDEFCONOption"/>
              <w:keepNext w:val="0"/>
            </w:pPr>
            <w:bookmarkStart w:id="80" w:name="_Ref326736610"/>
            <w:bookmarkStart w:id="81" w:name="_Ref319338307"/>
            <w:bookmarkStart w:id="82" w:name="_Ref383506767"/>
            <w:bookmarkEnd w:id="76"/>
            <w:r>
              <w:t xml:space="preserve">Option A: </w:t>
            </w:r>
            <w:r w:rsidR="005F524B">
              <w:t xml:space="preserve"> </w:t>
            </w:r>
            <w:r>
              <w:t xml:space="preserve">For when all Major Changes to </w:t>
            </w:r>
            <w:r w:rsidR="0016702C">
              <w:t>Software</w:t>
            </w:r>
            <w:r>
              <w:t xml:space="preserve"> will be S&amp;Q Services (or as CSC Tasks).</w:t>
            </w:r>
          </w:p>
          <w:p w14:paraId="0D9D7422" w14:textId="72397555" w:rsidR="0033491C" w:rsidRDefault="0033491C" w:rsidP="0033491C">
            <w:pPr>
              <w:pStyle w:val="SOWTL4-ASDEFCON"/>
            </w:pPr>
            <w:bookmarkStart w:id="83" w:name="_Ref383689807"/>
            <w:r>
              <w:t>T</w:t>
            </w:r>
            <w:r w:rsidRPr="00D4646B">
              <w:t xml:space="preserve">he </w:t>
            </w:r>
            <w:r>
              <w:t xml:space="preserve">Contractor shall undertake the work required under this clause </w:t>
            </w:r>
            <w:r w:rsidR="00CE3474">
              <w:fldChar w:fldCharType="begin"/>
            </w:r>
            <w:r w:rsidR="00CE3474">
              <w:instrText xml:space="preserve"> REF _Ref112144260 \r \h </w:instrText>
            </w:r>
            <w:r w:rsidR="00CE3474">
              <w:fldChar w:fldCharType="separate"/>
            </w:r>
            <w:r w:rsidR="00F33556">
              <w:t>6.2.5</w:t>
            </w:r>
            <w:r w:rsidR="00CE3474">
              <w:fldChar w:fldCharType="end"/>
            </w:r>
            <w:r>
              <w:t xml:space="preserve"> as S&amp;Q </w:t>
            </w:r>
            <w:r w:rsidRPr="00D4646B">
              <w:t>Services</w:t>
            </w:r>
            <w:r>
              <w:t>.</w:t>
            </w:r>
            <w:bookmarkEnd w:id="83"/>
          </w:p>
          <w:p w14:paraId="6C7CF838" w14:textId="77777777" w:rsidR="0033491C" w:rsidRPr="001322AD" w:rsidRDefault="0033491C" w:rsidP="00EA5D91">
            <w:pPr>
              <w:pStyle w:val="ASDEFCONOption"/>
              <w:rPr>
                <w:rFonts w:eastAsia="Calibri"/>
              </w:rPr>
            </w:pPr>
            <w:r w:rsidRPr="001322AD">
              <w:rPr>
                <w:rFonts w:eastAsia="Calibri"/>
              </w:rPr>
              <w:t xml:space="preserve">Option B: </w:t>
            </w:r>
            <w:r w:rsidR="005F524B">
              <w:rPr>
                <w:rFonts w:eastAsia="Calibri"/>
              </w:rPr>
              <w:t xml:space="preserve"> </w:t>
            </w:r>
            <w:r w:rsidRPr="001322AD">
              <w:rPr>
                <w:rFonts w:eastAsia="Calibri"/>
              </w:rPr>
              <w:t xml:space="preserve">For when Major Changes to </w:t>
            </w:r>
            <w:r w:rsidR="0016702C">
              <w:rPr>
                <w:rFonts w:eastAsia="Calibri"/>
              </w:rPr>
              <w:t>Software</w:t>
            </w:r>
            <w:r w:rsidRPr="001322AD">
              <w:rPr>
                <w:rFonts w:eastAsia="Calibri"/>
              </w:rPr>
              <w:t xml:space="preserve"> will be either Recurring Services or S&amp;Q Services depending upon the nature or source of the change.</w:t>
            </w:r>
          </w:p>
          <w:p w14:paraId="114B5B35" w14:textId="66CDFFC5" w:rsidR="0033491C" w:rsidRPr="00DB4427" w:rsidRDefault="0033491C" w:rsidP="0033491C">
            <w:pPr>
              <w:pStyle w:val="SOWTL4-ASDEFCON"/>
            </w:pPr>
            <w:bookmarkStart w:id="84" w:name="_Ref383689900"/>
            <w:r w:rsidRPr="00DB4427">
              <w:t>Subject to clause</w:t>
            </w:r>
            <w:r>
              <w:t xml:space="preserve"> </w:t>
            </w:r>
            <w:r>
              <w:fldChar w:fldCharType="begin"/>
            </w:r>
            <w:r>
              <w:instrText xml:space="preserve"> REF _Ref383676074 \r \h </w:instrText>
            </w:r>
            <w:r>
              <w:fldChar w:fldCharType="separate"/>
            </w:r>
            <w:r w:rsidR="00F33556">
              <w:t>6.2.5.12</w:t>
            </w:r>
            <w:r>
              <w:fldChar w:fldCharType="end"/>
            </w:r>
            <w:r w:rsidRPr="00DB4427">
              <w:t xml:space="preserve">, the Contractor shall undertake the work required under this clause </w:t>
            </w:r>
            <w:r w:rsidR="00CE3474">
              <w:fldChar w:fldCharType="begin"/>
            </w:r>
            <w:r w:rsidR="00CE3474">
              <w:instrText xml:space="preserve"> REF _Ref112144260 \r \h </w:instrText>
            </w:r>
            <w:r w:rsidR="00CE3474">
              <w:fldChar w:fldCharType="separate"/>
            </w:r>
            <w:r w:rsidR="00F33556">
              <w:t>6.2.5</w:t>
            </w:r>
            <w:r w:rsidR="00CE3474">
              <w:fldChar w:fldCharType="end"/>
            </w:r>
            <w:r w:rsidRPr="00DB4427">
              <w:t xml:space="preserve"> as S&amp;Q Services.</w:t>
            </w:r>
            <w:bookmarkEnd w:id="84"/>
          </w:p>
          <w:p w14:paraId="12F6B23C" w14:textId="77777777" w:rsidR="0033491C" w:rsidRPr="00DB4427" w:rsidRDefault="0033491C" w:rsidP="0033491C">
            <w:pPr>
              <w:pStyle w:val="SOWTL4-ASDEFCON"/>
            </w:pPr>
            <w:bookmarkStart w:id="85" w:name="_Ref383676074"/>
            <w:r w:rsidRPr="00DB4427">
              <w:t>Except when otherwise agreed</w:t>
            </w:r>
            <w:r>
              <w:t xml:space="preserve"> in writing</w:t>
            </w:r>
            <w:r w:rsidRPr="00DB4427">
              <w:t xml:space="preserve"> by the Commonwealth Representative, </w:t>
            </w:r>
            <w:r w:rsidRPr="002E1BA2">
              <w:t xml:space="preserve">the Contractor shall undertake </w:t>
            </w:r>
            <w:r w:rsidRPr="00DB4427">
              <w:t xml:space="preserve">the Major Change to </w:t>
            </w:r>
            <w:r w:rsidR="0016702C">
              <w:t>Software</w:t>
            </w:r>
            <w:r w:rsidRPr="00DB4427">
              <w:t xml:space="preserve"> within the fee for Recurring Services if the Major Change:</w:t>
            </w:r>
            <w:bookmarkEnd w:id="85"/>
          </w:p>
          <w:p w14:paraId="1D206132" w14:textId="77777777" w:rsidR="0033491C" w:rsidRPr="00DB4427" w:rsidRDefault="0033491C" w:rsidP="007F0D76">
            <w:pPr>
              <w:pStyle w:val="SOWSubL1-ASDEFCON"/>
            </w:pPr>
            <w:r w:rsidRPr="00DB4427">
              <w:t xml:space="preserve">is Adaptive Maintenance required </w:t>
            </w:r>
            <w:r>
              <w:t>for the implementation of changes to</w:t>
            </w:r>
            <w:r w:rsidRPr="00DB4427">
              <w:t xml:space="preserve"> </w:t>
            </w:r>
            <w:r>
              <w:t>another Product</w:t>
            </w:r>
            <w:r w:rsidRPr="00DB4427">
              <w:t xml:space="preserve"> Being Supported (ie, hardware and/or </w:t>
            </w:r>
            <w:r w:rsidR="0016702C">
              <w:t>Software</w:t>
            </w:r>
            <w:r w:rsidRPr="00DB4427">
              <w:t xml:space="preserve">) </w:t>
            </w:r>
            <w:r>
              <w:t>that is</w:t>
            </w:r>
            <w:r w:rsidRPr="00DB4427">
              <w:t xml:space="preserve"> to be</w:t>
            </w:r>
            <w:r>
              <w:t>,</w:t>
            </w:r>
            <w:r w:rsidRPr="00DB4427">
              <w:t xml:space="preserve"> or ha</w:t>
            </w:r>
            <w:r>
              <w:t>s</w:t>
            </w:r>
            <w:r w:rsidRPr="00DB4427">
              <w:t xml:space="preserve"> been</w:t>
            </w:r>
            <w:r>
              <w:t>,</w:t>
            </w:r>
            <w:r w:rsidRPr="00DB4427">
              <w:t xml:space="preserve"> modified by the Contractor under a separate Minor Change or Major Change</w:t>
            </w:r>
            <w:r>
              <w:t xml:space="preserve"> (but which was not included within the scope of that other change)</w:t>
            </w:r>
            <w:r w:rsidRPr="00DB4427">
              <w:t>;</w:t>
            </w:r>
          </w:p>
          <w:p w14:paraId="7E3D73E2" w14:textId="77777777" w:rsidR="0033491C" w:rsidRPr="00DB4427" w:rsidRDefault="0033491C" w:rsidP="0033491C">
            <w:pPr>
              <w:pStyle w:val="SOWSubL1-ASDEFCON"/>
            </w:pPr>
            <w:r w:rsidRPr="00DB4427">
              <w:t>is already provided for through a Subcontract; or</w:t>
            </w:r>
          </w:p>
          <w:p w14:paraId="16939233" w14:textId="77777777" w:rsidR="0033491C" w:rsidRDefault="0033491C" w:rsidP="0033491C">
            <w:pPr>
              <w:pStyle w:val="SOWSubL1-ASDEFCON"/>
              <w:jc w:val="left"/>
            </w:pPr>
            <w:r w:rsidRPr="00DB4427">
              <w:t xml:space="preserve">is undertaken to incorporate new or enhanced functionality through </w:t>
            </w:r>
            <w:r>
              <w:t xml:space="preserve">component </w:t>
            </w:r>
            <w:r w:rsidR="0016702C">
              <w:t>Software</w:t>
            </w:r>
            <w:r w:rsidRPr="00DB4427">
              <w:t xml:space="preserve"> Products that will be</w:t>
            </w:r>
            <w:r>
              <w:t>,</w:t>
            </w:r>
            <w:r w:rsidRPr="00DB4427">
              <w:t xml:space="preserve"> or have been</w:t>
            </w:r>
            <w:r>
              <w:t>,</w:t>
            </w:r>
            <w:r w:rsidRPr="00DB4427">
              <w:t xml:space="preserve"> provided by the Commonwealth, OEM or third-party.</w:t>
            </w:r>
          </w:p>
        </w:tc>
      </w:tr>
    </w:tbl>
    <w:p w14:paraId="15835C60" w14:textId="77777777" w:rsidR="00BC4521" w:rsidRDefault="00BC4521" w:rsidP="00BC4521">
      <w:pPr>
        <w:pStyle w:val="ASDEFCONOptionSpace"/>
      </w:pPr>
    </w:p>
    <w:p w14:paraId="13DA7300" w14:textId="77777777" w:rsidR="00823B3D" w:rsidRDefault="00823B3D" w:rsidP="00D2667A">
      <w:pPr>
        <w:pStyle w:val="SOWHL3-ASDEFCON"/>
      </w:pPr>
      <w:bookmarkStart w:id="86" w:name="_Ref112145470"/>
      <w:r>
        <w:t>Software Releases</w:t>
      </w:r>
      <w:bookmarkEnd w:id="80"/>
      <w:bookmarkEnd w:id="81"/>
      <w:bookmarkEnd w:id="82"/>
      <w:bookmarkEnd w:id="86"/>
    </w:p>
    <w:p w14:paraId="3E7A826B" w14:textId="77777777" w:rsidR="00454A84" w:rsidRDefault="00A23810" w:rsidP="00D2667A">
      <w:pPr>
        <w:pStyle w:val="NoteToDrafters-ASDEFCON"/>
      </w:pPr>
      <w:r>
        <w:t>Note</w:t>
      </w:r>
      <w:r w:rsidR="00454A84">
        <w:t xml:space="preserve"> to drafters:</w:t>
      </w:r>
      <w:r w:rsidR="00DC0E58">
        <w:t xml:space="preserve">  T</w:t>
      </w:r>
      <w:r w:rsidR="005A019E">
        <w:t>h</w:t>
      </w:r>
      <w:r w:rsidR="007E4A50">
        <w:t>is</w:t>
      </w:r>
      <w:r w:rsidR="005A019E">
        <w:t xml:space="preserve"> clause</w:t>
      </w:r>
      <w:r w:rsidR="00454A84">
        <w:t xml:space="preserve"> </w:t>
      </w:r>
      <w:r w:rsidR="005A019E">
        <w:t>requires</w:t>
      </w:r>
      <w:r w:rsidR="00454A84">
        <w:t xml:space="preserve"> </w:t>
      </w:r>
      <w:r w:rsidR="0016702C">
        <w:t>Software</w:t>
      </w:r>
      <w:r w:rsidR="00454A84">
        <w:t xml:space="preserve"> changes to be </w:t>
      </w:r>
      <w:r w:rsidR="00DC0E58">
        <w:t>grouped</w:t>
      </w:r>
      <w:r w:rsidR="00454A84">
        <w:t xml:space="preserve"> </w:t>
      </w:r>
      <w:r w:rsidR="00DC0E58">
        <w:t>and released through a</w:t>
      </w:r>
      <w:r w:rsidR="00454A84">
        <w:t xml:space="preserve"> </w:t>
      </w:r>
      <w:r w:rsidR="00DC0E58">
        <w:t>periodic</w:t>
      </w:r>
      <w:r w:rsidR="00320DD5">
        <w:t xml:space="preserve"> </w:t>
      </w:r>
      <w:r w:rsidR="00454A84">
        <w:t>Software Release pro</w:t>
      </w:r>
      <w:r w:rsidR="005A019E">
        <w:t>gram</w:t>
      </w:r>
      <w:r w:rsidR="00454A84">
        <w:t xml:space="preserve"> (eg, </w:t>
      </w:r>
      <w:r w:rsidR="00DC0E58">
        <w:t xml:space="preserve">six-monthly, </w:t>
      </w:r>
      <w:r w:rsidR="00454A84">
        <w:t xml:space="preserve">because the OEM uses a time-boxed approach to </w:t>
      </w:r>
      <w:r w:rsidR="0016702C">
        <w:t>Software</w:t>
      </w:r>
      <w:r w:rsidR="00454A84">
        <w:t xml:space="preserve"> </w:t>
      </w:r>
      <w:r w:rsidR="007E4A50">
        <w:t>R</w:t>
      </w:r>
      <w:r w:rsidR="00044FD0">
        <w:t>elease,</w:t>
      </w:r>
      <w:r w:rsidR="007E4A50">
        <w:t xml:space="preserve"> </w:t>
      </w:r>
      <w:r w:rsidR="00454A84">
        <w:t xml:space="preserve">or because </w:t>
      </w:r>
      <w:r w:rsidR="0060069E">
        <w:t>the CCB desires a</w:t>
      </w:r>
      <w:r w:rsidR="00454A84">
        <w:t xml:space="preserve"> staggered update</w:t>
      </w:r>
      <w:r w:rsidR="0060069E">
        <w:t xml:space="preserve"> program</w:t>
      </w:r>
      <w:r w:rsidR="00454A84">
        <w:t>).  If not required, the following clauses should be replaced with</w:t>
      </w:r>
      <w:r w:rsidR="00320DD5">
        <w:t xml:space="preserve"> a single</w:t>
      </w:r>
      <w:r w:rsidR="00454A84">
        <w:t xml:space="preserve"> ‘Not used’.</w:t>
      </w:r>
    </w:p>
    <w:p w14:paraId="7CEA1E48" w14:textId="5466E140" w:rsidR="00A23810" w:rsidRDefault="00320DD5" w:rsidP="00044FD0">
      <w:pPr>
        <w:pStyle w:val="NoteToDrafters-ASDEFCON"/>
        <w:keepNext w:val="0"/>
      </w:pPr>
      <w:r>
        <w:t>C</w:t>
      </w:r>
      <w:r w:rsidR="00454A84">
        <w:t xml:space="preserve">lause </w:t>
      </w:r>
      <w:r w:rsidR="00CE3474">
        <w:fldChar w:fldCharType="begin"/>
      </w:r>
      <w:r w:rsidR="00CE3474">
        <w:instrText xml:space="preserve"> REF _Ref112145470 \r \h </w:instrText>
      </w:r>
      <w:r w:rsidR="00CE3474">
        <w:fldChar w:fldCharType="separate"/>
      </w:r>
      <w:r w:rsidR="00F33556">
        <w:t>6.2.6</w:t>
      </w:r>
      <w:r w:rsidR="00CE3474">
        <w:fldChar w:fldCharType="end"/>
      </w:r>
      <w:r w:rsidR="00454A84">
        <w:t xml:space="preserve"> </w:t>
      </w:r>
      <w:r w:rsidR="00A23810">
        <w:t xml:space="preserve">may need </w:t>
      </w:r>
      <w:r w:rsidR="005A019E">
        <w:t>further development</w:t>
      </w:r>
      <w:r w:rsidR="00A23810">
        <w:t>, particularly whe</w:t>
      </w:r>
      <w:r>
        <w:t>n</w:t>
      </w:r>
      <w:r w:rsidR="00A23810">
        <w:t xml:space="preserve"> the roll-out program</w:t>
      </w:r>
      <w:r w:rsidR="005A019E">
        <w:t xml:space="preserve"> </w:t>
      </w:r>
      <w:r w:rsidR="0014062B">
        <w:t>requires</w:t>
      </w:r>
      <w:r w:rsidR="00A23810">
        <w:t xml:space="preserve"> certain users and/or locations </w:t>
      </w:r>
      <w:r w:rsidR="0014062B">
        <w:t>to be</w:t>
      </w:r>
      <w:r w:rsidR="00A23810">
        <w:t xml:space="preserve"> prioritised.  See guidance for additional information.</w:t>
      </w:r>
    </w:p>
    <w:p w14:paraId="3C98A113" w14:textId="321BA2FE" w:rsidR="004250C5" w:rsidRPr="004250C5" w:rsidRDefault="00DC0E58" w:rsidP="00E27F65">
      <w:pPr>
        <w:pStyle w:val="NoteToDrafters-ASDEFCON"/>
        <w:keepNext w:val="0"/>
      </w:pPr>
      <w:r>
        <w:t xml:space="preserve">Drafters must insert </w:t>
      </w:r>
      <w:r w:rsidR="00A23810">
        <w:t xml:space="preserve">an </w:t>
      </w:r>
      <w:r w:rsidR="004250C5">
        <w:t>appropriate timeframe</w:t>
      </w:r>
      <w:r w:rsidRPr="00DC0E58">
        <w:t xml:space="preserve"> </w:t>
      </w:r>
      <w:r>
        <w:t xml:space="preserve">into clause </w:t>
      </w:r>
      <w:r>
        <w:fldChar w:fldCharType="begin"/>
      </w:r>
      <w:r>
        <w:instrText xml:space="preserve"> REF _Ref319337963 \r \h </w:instrText>
      </w:r>
      <w:r>
        <w:fldChar w:fldCharType="separate"/>
      </w:r>
      <w:r w:rsidR="00F33556">
        <w:t>6.2.6.1</w:t>
      </w:r>
      <w:r>
        <w:fldChar w:fldCharType="end"/>
      </w:r>
      <w:r w:rsidR="004250C5">
        <w:t xml:space="preserve">.  </w:t>
      </w:r>
      <w:r>
        <w:t xml:space="preserve">If </w:t>
      </w:r>
      <w:r w:rsidR="004250C5">
        <w:t xml:space="preserve">the procurement team is unable to define the timeframe, the following </w:t>
      </w:r>
      <w:r w:rsidR="00045732">
        <w:t>n</w:t>
      </w:r>
      <w:r w:rsidR="004250C5">
        <w:t xml:space="preserve">ote to tenderers may assist </w:t>
      </w:r>
      <w:r w:rsidR="00045732">
        <w:t xml:space="preserve">to </w:t>
      </w:r>
      <w:r w:rsidR="004250C5">
        <w:t xml:space="preserve">obtain the </w:t>
      </w:r>
      <w:r>
        <w:t xml:space="preserve">required </w:t>
      </w:r>
      <w:r w:rsidR="004250C5">
        <w:t>information.  If the procurement team is able to define th</w:t>
      </w:r>
      <w:r>
        <w:t>e</w:t>
      </w:r>
      <w:r w:rsidR="004250C5">
        <w:t xml:space="preserve"> timeframe, the </w:t>
      </w:r>
      <w:r w:rsidR="00045732">
        <w:t>n</w:t>
      </w:r>
      <w:r w:rsidR="004250C5">
        <w:t>ote to tenderers should be deleted.  See guidance for additional information.</w:t>
      </w:r>
    </w:p>
    <w:p w14:paraId="4668258D" w14:textId="77777777" w:rsidR="004250C5" w:rsidRPr="00745E5A" w:rsidRDefault="004250C5" w:rsidP="00D2667A">
      <w:pPr>
        <w:pStyle w:val="NoteToTenderers-ASDEFCON"/>
      </w:pPr>
      <w:r>
        <w:t xml:space="preserve">Note to tenderers: </w:t>
      </w:r>
      <w:r w:rsidR="005F524B">
        <w:t xml:space="preserve"> </w:t>
      </w:r>
      <w:r>
        <w:t xml:space="preserve">Tenderers are requested to advise the likely frequency of Software Releases associated with the </w:t>
      </w:r>
      <w:r w:rsidR="0016702C">
        <w:t>Software</w:t>
      </w:r>
      <w:r>
        <w:t xml:space="preserve"> Products </w:t>
      </w:r>
      <w:r w:rsidR="00B811FC">
        <w:t>B</w:t>
      </w:r>
      <w:r>
        <w:t xml:space="preserve">eing </w:t>
      </w:r>
      <w:r w:rsidR="00B811FC">
        <w:t>S</w:t>
      </w:r>
      <w:r>
        <w:t>upported.</w:t>
      </w:r>
    </w:p>
    <w:p w14:paraId="24756F49" w14:textId="60428A1E" w:rsidR="00823B3D" w:rsidRDefault="00823B3D" w:rsidP="0009011D">
      <w:pPr>
        <w:pStyle w:val="SOWTL4-ASDEFCON"/>
      </w:pPr>
      <w:bookmarkStart w:id="87" w:name="_Ref319337963"/>
      <w:r>
        <w:t xml:space="preserve">The Contractor shall </w:t>
      </w:r>
      <w:r w:rsidR="00E64705">
        <w:t xml:space="preserve">implement </w:t>
      </w:r>
      <w:r w:rsidR="00481E00">
        <w:t xml:space="preserve">an on-going Software Release program, incorporating  </w:t>
      </w:r>
      <w:r w:rsidR="00E64705">
        <w:t>Minor Changes and Major Changes to</w:t>
      </w:r>
      <w:r w:rsidR="00C07D18">
        <w:t xml:space="preserve"> the</w:t>
      </w:r>
      <w:r w:rsidR="00E64705">
        <w:t xml:space="preserve"> </w:t>
      </w:r>
      <w:r w:rsidR="0016702C">
        <w:t>Software</w:t>
      </w:r>
      <w:r w:rsidR="00E64705">
        <w:t xml:space="preserve"> Products </w:t>
      </w:r>
      <w:r w:rsidR="00481E00">
        <w:t>through</w:t>
      </w:r>
      <w:r>
        <w:t xml:space="preserve"> </w:t>
      </w:r>
      <w:r w:rsidR="00DE4D91">
        <w:t xml:space="preserve">a </w:t>
      </w:r>
      <w:r w:rsidR="00044FD0">
        <w:fldChar w:fldCharType="begin">
          <w:ffData>
            <w:name w:val=""/>
            <w:enabled/>
            <w:calcOnExit w:val="0"/>
            <w:textInput>
              <w:default w:val="[…INSERT TIMEFRAME (EG, 'quarterly' or 'six-monthly')…]"/>
            </w:textInput>
          </w:ffData>
        </w:fldChar>
      </w:r>
      <w:r w:rsidR="00044FD0">
        <w:instrText xml:space="preserve"> FORMTEXT </w:instrText>
      </w:r>
      <w:r w:rsidR="00044FD0">
        <w:fldChar w:fldCharType="separate"/>
      </w:r>
      <w:r w:rsidR="00F33556">
        <w:rPr>
          <w:noProof/>
        </w:rPr>
        <w:t>[…INSERT TIMEFRAME (EG, 'quarterly' or 'six-monthly')…]</w:t>
      </w:r>
      <w:r w:rsidR="00044FD0">
        <w:fldChar w:fldCharType="end"/>
      </w:r>
      <w:r w:rsidR="00DE4D91">
        <w:t xml:space="preserve"> </w:t>
      </w:r>
      <w:r w:rsidR="00481E00">
        <w:t>update cycle</w:t>
      </w:r>
      <w:r w:rsidR="00DE4D91">
        <w:t>.</w:t>
      </w:r>
      <w:bookmarkEnd w:id="87"/>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33491C" w14:paraId="27E650A2" w14:textId="77777777" w:rsidTr="001C7DFE">
        <w:tc>
          <w:tcPr>
            <w:tcW w:w="9209" w:type="dxa"/>
            <w:shd w:val="clear" w:color="auto" w:fill="auto"/>
          </w:tcPr>
          <w:p w14:paraId="483B0DEC" w14:textId="77777777" w:rsidR="0033491C" w:rsidRDefault="0033491C" w:rsidP="00D2667A">
            <w:pPr>
              <w:pStyle w:val="ASDEFCONOption"/>
            </w:pPr>
            <w:r>
              <w:t xml:space="preserve">Option A: </w:t>
            </w:r>
            <w:r w:rsidR="00E26546">
              <w:t xml:space="preserve"> </w:t>
            </w:r>
            <w:r>
              <w:t>For when the scope of Software Releases will be discussed at Engineering Support Performance Reviews.</w:t>
            </w:r>
          </w:p>
          <w:p w14:paraId="1C91FEBD" w14:textId="77777777" w:rsidR="0033491C" w:rsidRDefault="0033491C" w:rsidP="0033491C">
            <w:pPr>
              <w:pStyle w:val="SOWTL4-ASDEFCON"/>
            </w:pPr>
            <w:bookmarkStart w:id="88" w:name="_Ref383693367"/>
            <w:r>
              <w:t xml:space="preserve">The parties shall jointly determine the scope of each Software Release, including both the Major Changes and Minor Changes to </w:t>
            </w:r>
            <w:r w:rsidR="0016702C">
              <w:t>Software</w:t>
            </w:r>
            <w:r>
              <w:t xml:space="preserve"> to be included in the Software Release, as part of Engineering Support Performance Reviews conducted in accordance with clause 5.3 of the SOW.</w:t>
            </w:r>
            <w:bookmarkEnd w:id="88"/>
          </w:p>
        </w:tc>
      </w:tr>
    </w:tbl>
    <w:p w14:paraId="49B024A0" w14:textId="77777777" w:rsidR="0033491C" w:rsidRDefault="0033491C" w:rsidP="00D2667A">
      <w:pPr>
        <w:pStyle w:val="ASDEFCONOptionSpace"/>
      </w:pP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33491C" w14:paraId="083BD3CC" w14:textId="77777777" w:rsidTr="001C7DFE">
        <w:tc>
          <w:tcPr>
            <w:tcW w:w="9209" w:type="dxa"/>
            <w:shd w:val="clear" w:color="auto" w:fill="auto"/>
          </w:tcPr>
          <w:p w14:paraId="0579FCCC" w14:textId="77777777" w:rsidR="0033491C" w:rsidRDefault="0033491C" w:rsidP="00D2667A">
            <w:pPr>
              <w:pStyle w:val="ASDEFCONOption"/>
            </w:pPr>
            <w:bookmarkStart w:id="89" w:name="_Ref319415432"/>
            <w:bookmarkStart w:id="90" w:name="_Ref383693831"/>
            <w:r>
              <w:t>Option B:</w:t>
            </w:r>
            <w:r w:rsidRPr="00785575">
              <w:t xml:space="preserve"> </w:t>
            </w:r>
            <w:r w:rsidR="005F524B">
              <w:t xml:space="preserve"> </w:t>
            </w:r>
            <w:r>
              <w:t>For when the scope of Software Releases will be discussed at separate planning meetings.  Drafters must insert appropriate timeframes into the following two clauses.</w:t>
            </w:r>
          </w:p>
          <w:p w14:paraId="33E3DC73" w14:textId="23D289AA" w:rsidR="0033491C" w:rsidRDefault="0033491C" w:rsidP="0033491C">
            <w:pPr>
              <w:pStyle w:val="SOWTL4-ASDEFCON"/>
            </w:pPr>
            <w:bookmarkStart w:id="91" w:name="_Ref319338653"/>
            <w:r>
              <w:t xml:space="preserve">The parties shall conduct the first meeting to discuss and agree the Software Release program </w:t>
            </w:r>
            <w:r w:rsidR="00044FD0">
              <w:fldChar w:fldCharType="begin">
                <w:ffData>
                  <w:name w:val=""/>
                  <w:enabled/>
                  <w:calcOnExit w:val="0"/>
                  <w:textInput>
                    <w:default w:val="[…INSERT TIMEFRAME, EG, 'three months after the Operative Date'…]"/>
                  </w:textInput>
                </w:ffData>
              </w:fldChar>
            </w:r>
            <w:r w:rsidR="00044FD0">
              <w:instrText xml:space="preserve"> FORMTEXT </w:instrText>
            </w:r>
            <w:r w:rsidR="00044FD0">
              <w:fldChar w:fldCharType="separate"/>
            </w:r>
            <w:r w:rsidR="00F33556">
              <w:rPr>
                <w:noProof/>
              </w:rPr>
              <w:t>[…INSERT TIMEFRAME, EG, 'three months after the Operative Date'…]</w:t>
            </w:r>
            <w:r w:rsidR="00044FD0">
              <w:fldChar w:fldCharType="end"/>
            </w:r>
            <w:r>
              <w:t>.</w:t>
            </w:r>
            <w:bookmarkEnd w:id="91"/>
          </w:p>
          <w:p w14:paraId="478D0669" w14:textId="698D7409" w:rsidR="0033491C" w:rsidRDefault="0033491C" w:rsidP="00044FD0">
            <w:pPr>
              <w:pStyle w:val="SOWTL4-ASDEFCON"/>
            </w:pPr>
            <w:bookmarkStart w:id="92" w:name="_Ref383693369"/>
            <w:r>
              <w:t xml:space="preserve">At least </w:t>
            </w:r>
            <w:r w:rsidR="00044FD0">
              <w:fldChar w:fldCharType="begin">
                <w:ffData>
                  <w:name w:val=""/>
                  <w:enabled/>
                  <w:calcOnExit w:val="0"/>
                  <w:textInput>
                    <w:default w:val="[…INSERT TIMEFRAME, EG, 40…]"/>
                  </w:textInput>
                </w:ffData>
              </w:fldChar>
            </w:r>
            <w:r w:rsidR="00044FD0">
              <w:instrText xml:space="preserve"> FORMTEXT </w:instrText>
            </w:r>
            <w:r w:rsidR="00044FD0">
              <w:fldChar w:fldCharType="separate"/>
            </w:r>
            <w:r w:rsidR="00F33556">
              <w:rPr>
                <w:noProof/>
              </w:rPr>
              <w:t>[…INSERT TIMEFRAME, EG, 40…]</w:t>
            </w:r>
            <w:r w:rsidR="00044FD0">
              <w:fldChar w:fldCharType="end"/>
            </w:r>
            <w:r>
              <w:t xml:space="preserve"> Working Days before each Software Release is scheduled for release, the Contractor shall meet with the Commonwealth Representative to determine the proposed Major Changes and Minor Changes to be included in the scope of subsequent Software Releases.</w:t>
            </w:r>
            <w:bookmarkEnd w:id="92"/>
          </w:p>
        </w:tc>
      </w:tr>
    </w:tbl>
    <w:p w14:paraId="3AE19E0E" w14:textId="77777777" w:rsidR="00BC4521" w:rsidRDefault="00BC4521" w:rsidP="00BC4521">
      <w:pPr>
        <w:pStyle w:val="ASDEFCONOptionSpace"/>
      </w:pPr>
    </w:p>
    <w:p w14:paraId="7A38F0ED" w14:textId="77777777" w:rsidR="004A060D" w:rsidRDefault="00A41DE3" w:rsidP="0009011D">
      <w:pPr>
        <w:pStyle w:val="SOWTL4-ASDEFCON"/>
      </w:pPr>
      <w:bookmarkStart w:id="93" w:name="_Ref112145545"/>
      <w:r>
        <w:t>T</w:t>
      </w:r>
      <w:r w:rsidR="004A060D">
        <w:t xml:space="preserve">he Commonwealth Representative </w:t>
      </w:r>
      <w:r w:rsidR="001B3AC2">
        <w:t>s</w:t>
      </w:r>
      <w:r w:rsidR="004A060D">
        <w:t>ha</w:t>
      </w:r>
      <w:r w:rsidR="001B3AC2">
        <w:t>ll</w:t>
      </w:r>
      <w:r w:rsidR="00C679DD">
        <w:t xml:space="preserve">, </w:t>
      </w:r>
      <w:r w:rsidR="00152381">
        <w:t xml:space="preserve">following </w:t>
      </w:r>
      <w:r w:rsidR="00C679DD">
        <w:t>consultation with the Contractor,</w:t>
      </w:r>
      <w:r w:rsidR="004A060D">
        <w:t xml:space="preserve"> </w:t>
      </w:r>
      <w:r w:rsidR="00C679DD">
        <w:t xml:space="preserve">be responsible for </w:t>
      </w:r>
      <w:r w:rsidR="001B3AC2">
        <w:t>determin</w:t>
      </w:r>
      <w:r w:rsidR="00C679DD">
        <w:t>ing</w:t>
      </w:r>
      <w:r w:rsidR="004A060D">
        <w:t xml:space="preserve"> </w:t>
      </w:r>
      <w:r>
        <w:t xml:space="preserve">the priority </w:t>
      </w:r>
      <w:r w:rsidR="0064534C">
        <w:t>of</w:t>
      </w:r>
      <w:r w:rsidR="0022719D">
        <w:t xml:space="preserve"> Major Changes and Minor Changes </w:t>
      </w:r>
      <w:r w:rsidR="0064534C">
        <w:t>considered for inclusion in</w:t>
      </w:r>
      <w:r w:rsidR="00C679DD">
        <w:t xml:space="preserve"> </w:t>
      </w:r>
      <w:r w:rsidR="0022719D">
        <w:t>each Software Release</w:t>
      </w:r>
      <w:r w:rsidR="0064534C">
        <w:t xml:space="preserve"> and for any subsequent </w:t>
      </w:r>
      <w:r w:rsidR="00C07D18">
        <w:t>change</w:t>
      </w:r>
      <w:r w:rsidR="0064534C">
        <w:t xml:space="preserve"> to the </w:t>
      </w:r>
      <w:r w:rsidR="00C07D18">
        <w:t xml:space="preserve">agreed </w:t>
      </w:r>
      <w:r w:rsidR="0064534C">
        <w:t>scope of a Software Release</w:t>
      </w:r>
      <w:r w:rsidR="0022719D">
        <w:t>.</w:t>
      </w:r>
      <w:bookmarkEnd w:id="89"/>
      <w:bookmarkEnd w:id="90"/>
      <w:bookmarkEnd w:id="93"/>
    </w:p>
    <w:p w14:paraId="757FC0A9" w14:textId="77777777" w:rsidR="00C5570D" w:rsidRDefault="001B3AC2" w:rsidP="0009011D">
      <w:pPr>
        <w:pStyle w:val="SOWTL4-ASDEFCON"/>
      </w:pPr>
      <w:bookmarkStart w:id="94" w:name="_Ref319414912"/>
      <w:r>
        <w:t xml:space="preserve">Once </w:t>
      </w:r>
      <w:r w:rsidR="00586704">
        <w:t xml:space="preserve">the scope of a Software Release has been agreed, </w:t>
      </w:r>
      <w:r w:rsidR="00DE4D91">
        <w:t xml:space="preserve">the </w:t>
      </w:r>
      <w:r w:rsidR="004A060D">
        <w:t xml:space="preserve">set of </w:t>
      </w:r>
      <w:r w:rsidR="00DE4D91">
        <w:t xml:space="preserve">Major Changes and Minor Changes </w:t>
      </w:r>
      <w:r w:rsidR="00663207">
        <w:t>included with</w:t>
      </w:r>
      <w:r w:rsidR="00DE4D91">
        <w:t>in th</w:t>
      </w:r>
      <w:r w:rsidR="00586704">
        <w:t>at</w:t>
      </w:r>
      <w:r w:rsidR="00DE4D91">
        <w:t xml:space="preserve"> Software Release</w:t>
      </w:r>
      <w:bookmarkStart w:id="95" w:name="_Ref319411604"/>
      <w:r w:rsidR="00586704">
        <w:t xml:space="preserve"> </w:t>
      </w:r>
      <w:r>
        <w:t xml:space="preserve">shall </w:t>
      </w:r>
      <w:r w:rsidR="00C5570D">
        <w:t>only be changed when:</w:t>
      </w:r>
      <w:bookmarkEnd w:id="94"/>
    </w:p>
    <w:p w14:paraId="410F0A4E" w14:textId="77777777" w:rsidR="00D625DF" w:rsidRDefault="00D625DF" w:rsidP="007F0D76">
      <w:pPr>
        <w:pStyle w:val="SOWSubL1-ASDEFCON"/>
      </w:pPr>
      <w:r>
        <w:t xml:space="preserve">the need for an additional </w:t>
      </w:r>
      <w:r w:rsidR="0016702C">
        <w:t>Software</w:t>
      </w:r>
      <w:r>
        <w:t xml:space="preserve"> change is required:</w:t>
      </w:r>
    </w:p>
    <w:p w14:paraId="790B365D" w14:textId="77777777" w:rsidR="00586704" w:rsidRDefault="00701EB5" w:rsidP="0009011D">
      <w:pPr>
        <w:pStyle w:val="SOWSubL2-ASDEFCON"/>
      </w:pPr>
      <w:r>
        <w:t>as a result of</w:t>
      </w:r>
      <w:r w:rsidDel="00663207">
        <w:t xml:space="preserve"> </w:t>
      </w:r>
      <w:bookmarkStart w:id="96" w:name="_Ref326750500"/>
      <w:r w:rsidR="00586704">
        <w:t xml:space="preserve">a </w:t>
      </w:r>
      <w:r w:rsidR="006B3E5F">
        <w:t>c</w:t>
      </w:r>
      <w:r w:rsidR="00586704">
        <w:t xml:space="preserve">lass 1 or </w:t>
      </w:r>
      <w:r w:rsidR="006B3E5F">
        <w:t>c</w:t>
      </w:r>
      <w:r w:rsidR="00586704">
        <w:t>lass 2 Failure</w:t>
      </w:r>
      <w:r w:rsidR="0063023E">
        <w:t xml:space="preserve"> (as defined in DSD-OPS-HLPDSK)</w:t>
      </w:r>
      <w:r w:rsidR="00586704">
        <w:t xml:space="preserve"> </w:t>
      </w:r>
      <w:r w:rsidR="001B3AC2">
        <w:t>of</w:t>
      </w:r>
      <w:r w:rsidR="00BE0D8D">
        <w:t xml:space="preserve"> an existing </w:t>
      </w:r>
      <w:r w:rsidR="0016702C">
        <w:t>Software</w:t>
      </w:r>
      <w:r w:rsidR="00BE0D8D">
        <w:t xml:space="preserve"> Product </w:t>
      </w:r>
      <w:r w:rsidR="00586704">
        <w:t>has occurred</w:t>
      </w:r>
      <w:r w:rsidR="00E04E9D">
        <w:t>;</w:t>
      </w:r>
      <w:bookmarkEnd w:id="96"/>
    </w:p>
    <w:p w14:paraId="3E317A6E" w14:textId="77777777" w:rsidR="00E04E9D" w:rsidRDefault="00701EB5" w:rsidP="0009011D">
      <w:pPr>
        <w:pStyle w:val="SOWSubL2-ASDEFCON"/>
      </w:pPr>
      <w:r>
        <w:t xml:space="preserve">as a result of </w:t>
      </w:r>
      <w:r w:rsidR="00E04E9D">
        <w:t xml:space="preserve">the </w:t>
      </w:r>
      <w:r w:rsidR="0016702C">
        <w:t>Software</w:t>
      </w:r>
      <w:r w:rsidR="00E04E9D">
        <w:t xml:space="preserve"> Product ha</w:t>
      </w:r>
      <w:r>
        <w:t>ving</w:t>
      </w:r>
      <w:r w:rsidR="00E04E9D">
        <w:t xml:space="preserve"> caused, or contributed to, a </w:t>
      </w:r>
      <w:r w:rsidR="0063023E">
        <w:t xml:space="preserve">Failure </w:t>
      </w:r>
      <w:r w:rsidR="00E04E9D">
        <w:t>in an interfacing system</w:t>
      </w:r>
      <w:r w:rsidR="00A02EDD">
        <w:t>,</w:t>
      </w:r>
      <w:r w:rsidR="00E04E9D">
        <w:t xml:space="preserve"> which </w:t>
      </w:r>
      <w:r w:rsidR="00A02EDD">
        <w:t>the Commonwealth considers to be the equivalent of</w:t>
      </w:r>
      <w:r w:rsidR="00E04E9D">
        <w:t xml:space="preserve"> a </w:t>
      </w:r>
      <w:r w:rsidR="006B3E5F">
        <w:t>c</w:t>
      </w:r>
      <w:r w:rsidR="00E04E9D">
        <w:t xml:space="preserve">lass 1 or </w:t>
      </w:r>
      <w:r w:rsidR="006B3E5F">
        <w:t>c</w:t>
      </w:r>
      <w:r w:rsidR="00E04E9D">
        <w:t>lass 2 Failure; or</w:t>
      </w:r>
    </w:p>
    <w:p w14:paraId="0B32B67D" w14:textId="77777777" w:rsidR="00D625DF" w:rsidRDefault="00D625DF" w:rsidP="0009011D">
      <w:pPr>
        <w:pStyle w:val="SOWSubL2-ASDEFCON"/>
      </w:pPr>
      <w:r>
        <w:t>to address</w:t>
      </w:r>
      <w:r w:rsidR="00586704">
        <w:t xml:space="preserve"> an operational imperative (eg, </w:t>
      </w:r>
      <w:r w:rsidR="00701EB5">
        <w:t xml:space="preserve">in </w:t>
      </w:r>
      <w:r w:rsidR="00586704">
        <w:t>a Contingency situation)</w:t>
      </w:r>
      <w:r w:rsidR="00701EB5">
        <w:t>;</w:t>
      </w:r>
    </w:p>
    <w:p w14:paraId="338F9BCC" w14:textId="77777777" w:rsidR="00D625DF" w:rsidRDefault="00A02EDD" w:rsidP="0009011D">
      <w:pPr>
        <w:pStyle w:val="SOWSubL1-ASDEFCON"/>
      </w:pPr>
      <w:r>
        <w:t>the parties agree</w:t>
      </w:r>
      <w:r w:rsidRPr="00D625DF">
        <w:t xml:space="preserve"> </w:t>
      </w:r>
      <w:r>
        <w:t xml:space="preserve">that the proposed change to the scope of the </w:t>
      </w:r>
      <w:r w:rsidR="009237F5">
        <w:t>Software</w:t>
      </w:r>
      <w:r>
        <w:t xml:space="preserve"> Release is achievable</w:t>
      </w:r>
      <w:r w:rsidR="00D625DF">
        <w:t xml:space="preserve">; </w:t>
      </w:r>
      <w:r w:rsidR="006264FB">
        <w:t>and</w:t>
      </w:r>
    </w:p>
    <w:p w14:paraId="2758B867" w14:textId="77777777" w:rsidR="00DE4D91" w:rsidRDefault="00A02EDD" w:rsidP="0009011D">
      <w:pPr>
        <w:pStyle w:val="SOWSubL1-ASDEFCON"/>
      </w:pPr>
      <w:r>
        <w:t>the Commonwealth Representative is satisfied with the</w:t>
      </w:r>
      <w:r w:rsidR="006264FB">
        <w:t xml:space="preserve"> re-prioritisation </w:t>
      </w:r>
      <w:r>
        <w:t xml:space="preserve">of </w:t>
      </w:r>
      <w:r w:rsidR="0016702C">
        <w:t>Software</w:t>
      </w:r>
      <w:r>
        <w:t xml:space="preserve"> changes including, </w:t>
      </w:r>
      <w:r w:rsidR="00E53271">
        <w:t>when</w:t>
      </w:r>
      <w:r>
        <w:t xml:space="preserve"> applicable, the </w:t>
      </w:r>
      <w:r w:rsidR="006264FB">
        <w:t xml:space="preserve">deferral of </w:t>
      </w:r>
      <w:r w:rsidR="00E53271">
        <w:t xml:space="preserve">other </w:t>
      </w:r>
      <w:r w:rsidR="006264FB">
        <w:t xml:space="preserve">Major Changes and/or Minor Changes </w:t>
      </w:r>
      <w:r w:rsidR="00E53271">
        <w:t>to</w:t>
      </w:r>
      <w:r>
        <w:t xml:space="preserve"> a subsequent </w:t>
      </w:r>
      <w:r w:rsidR="009237F5">
        <w:t xml:space="preserve">Software </w:t>
      </w:r>
      <w:r w:rsidR="00D625DF">
        <w:t>Release</w:t>
      </w:r>
      <w:r w:rsidR="006264FB">
        <w:t>.</w:t>
      </w:r>
      <w:bookmarkEnd w:id="95"/>
    </w:p>
    <w:p w14:paraId="11A71259" w14:textId="683CFF49" w:rsidR="0063023E" w:rsidRDefault="0063023E" w:rsidP="0009011D">
      <w:pPr>
        <w:pStyle w:val="SOWTL4-ASDEFCON"/>
      </w:pPr>
      <w:bookmarkStart w:id="97" w:name="_Ref383677147"/>
      <w:r>
        <w:t xml:space="preserve">When either party wishes to change the agreed scope of a Software Release in </w:t>
      </w:r>
      <w:r w:rsidR="00591BC6">
        <w:t xml:space="preserve">accordance with </w:t>
      </w:r>
      <w:r>
        <w:t xml:space="preserve">clause </w:t>
      </w:r>
      <w:r>
        <w:fldChar w:fldCharType="begin"/>
      </w:r>
      <w:r>
        <w:instrText xml:space="preserve"> REF _Ref319414912 \w \h </w:instrText>
      </w:r>
      <w:r>
        <w:fldChar w:fldCharType="separate"/>
      </w:r>
      <w:r w:rsidR="00F33556">
        <w:t>6.2.6.6</w:t>
      </w:r>
      <w:r>
        <w:fldChar w:fldCharType="end"/>
      </w:r>
      <w:r>
        <w:t xml:space="preserve">, the parties shall meet to discuss the </w:t>
      </w:r>
      <w:r w:rsidR="00591BC6">
        <w:t xml:space="preserve">impact </w:t>
      </w:r>
      <w:r>
        <w:t>of the proposed change(s)</w:t>
      </w:r>
      <w:r w:rsidR="00663207">
        <w:t xml:space="preserve"> </w:t>
      </w:r>
      <w:r w:rsidR="00C07D18">
        <w:t>on</w:t>
      </w:r>
      <w:r w:rsidR="00663207">
        <w:t xml:space="preserve"> </w:t>
      </w:r>
      <w:r w:rsidR="0064534C">
        <w:t>the Products</w:t>
      </w:r>
      <w:r w:rsidR="00663207">
        <w:t xml:space="preserve"> (</w:t>
      </w:r>
      <w:r w:rsidR="00591BC6">
        <w:t>including both</w:t>
      </w:r>
      <w:r w:rsidR="00663207">
        <w:t xml:space="preserve"> </w:t>
      </w:r>
      <w:r w:rsidR="0016702C">
        <w:t>Software</w:t>
      </w:r>
      <w:r w:rsidR="00663207">
        <w:t xml:space="preserve"> and hardware, </w:t>
      </w:r>
      <w:r w:rsidR="00591BC6">
        <w:t>if</w:t>
      </w:r>
      <w:r w:rsidR="0064534C">
        <w:t xml:space="preserve"> applicable</w:t>
      </w:r>
      <w:r w:rsidR="00663207">
        <w:t xml:space="preserve">) and </w:t>
      </w:r>
      <w:r w:rsidR="00591BC6">
        <w:t xml:space="preserve">the </w:t>
      </w:r>
      <w:r w:rsidR="00663207">
        <w:t xml:space="preserve">Services, including </w:t>
      </w:r>
      <w:r w:rsidR="00C07D18">
        <w:t xml:space="preserve">any impact on </w:t>
      </w:r>
      <w:r w:rsidR="00663207">
        <w:t xml:space="preserve">the </w:t>
      </w:r>
      <w:r w:rsidR="00C07D18">
        <w:t xml:space="preserve">scope, </w:t>
      </w:r>
      <w:r w:rsidR="00663207">
        <w:t xml:space="preserve">schedule and resources </w:t>
      </w:r>
      <w:r w:rsidR="00C07D18">
        <w:t>needed</w:t>
      </w:r>
      <w:r w:rsidR="00663207">
        <w:t xml:space="preserve"> for the </w:t>
      </w:r>
      <w:r w:rsidR="009237F5">
        <w:t>Software</w:t>
      </w:r>
      <w:r w:rsidR="00663207">
        <w:t xml:space="preserve"> Release</w:t>
      </w:r>
      <w:r w:rsidR="0064534C">
        <w:t xml:space="preserve"> and subsequent </w:t>
      </w:r>
      <w:r w:rsidR="009237F5">
        <w:t xml:space="preserve">Software </w:t>
      </w:r>
      <w:r w:rsidR="0064534C">
        <w:t>Release</w:t>
      </w:r>
      <w:r w:rsidR="00591BC6">
        <w:t>s</w:t>
      </w:r>
      <w:r>
        <w:t>.</w:t>
      </w:r>
      <w:bookmarkEnd w:id="97"/>
    </w:p>
    <w:p w14:paraId="5177AC62" w14:textId="2060005E" w:rsidR="00A23810" w:rsidRDefault="0014062B" w:rsidP="0009011D">
      <w:pPr>
        <w:pStyle w:val="SOWTL4-ASDEFCON"/>
      </w:pPr>
      <w:r>
        <w:t xml:space="preserve">When </w:t>
      </w:r>
      <w:r w:rsidR="00E53271">
        <w:t>a meeting is</w:t>
      </w:r>
      <w:r>
        <w:t xml:space="preserve"> required in accordance with clause </w:t>
      </w:r>
      <w:r>
        <w:fldChar w:fldCharType="begin"/>
      </w:r>
      <w:r>
        <w:instrText xml:space="preserve"> REF _Ref383677147 \r \h </w:instrText>
      </w:r>
      <w:r>
        <w:fldChar w:fldCharType="separate"/>
      </w:r>
      <w:r w:rsidR="00F33556">
        <w:t>6.2.6.7</w:t>
      </w:r>
      <w:r>
        <w:fldChar w:fldCharType="end"/>
      </w:r>
      <w:r w:rsidR="00E53271">
        <w:t xml:space="preserve"> which</w:t>
      </w:r>
      <w:r>
        <w:t xml:space="preserve"> cannot be scheduled as part of an appropriate Periodic Performance Review, t</w:t>
      </w:r>
      <w:r w:rsidR="00A23810" w:rsidRPr="00A23810">
        <w:t xml:space="preserve">he parties shall conduct </w:t>
      </w:r>
      <w:r>
        <w:t xml:space="preserve">the </w:t>
      </w:r>
      <w:r w:rsidR="00A23810">
        <w:t xml:space="preserve">meeting </w:t>
      </w:r>
      <w:r w:rsidR="00A41DE3">
        <w:t xml:space="preserve">as </w:t>
      </w:r>
      <w:r w:rsidR="00E53271">
        <w:t xml:space="preserve">an </w:t>
      </w:r>
      <w:r w:rsidR="00A41DE3">
        <w:t xml:space="preserve">ad hoc meeting </w:t>
      </w:r>
      <w:r w:rsidR="00A23810" w:rsidRPr="00A23810">
        <w:t xml:space="preserve">in accordance with clause </w:t>
      </w:r>
      <w:r w:rsidR="0067125C">
        <w:t>3.4.</w:t>
      </w:r>
      <w:r w:rsidR="00101080">
        <w:t>6</w:t>
      </w:r>
      <w:r w:rsidR="00A23810" w:rsidRPr="00A23810">
        <w:t xml:space="preserve"> of the SOW</w:t>
      </w:r>
      <w:r w:rsidR="00A41DE3">
        <w:t>.</w:t>
      </w:r>
    </w:p>
    <w:p w14:paraId="771D1373" w14:textId="77777777" w:rsidR="00B15EC0" w:rsidRDefault="00B15EC0" w:rsidP="00D2667A">
      <w:pPr>
        <w:pStyle w:val="SOWHL3-ASDEFCON"/>
      </w:pPr>
      <w:bookmarkStart w:id="98" w:name="_Ref319316708"/>
      <w:r>
        <w:t>Additional Requirements for Preventive Maintenance Involving Change</w:t>
      </w:r>
      <w:bookmarkEnd w:id="98"/>
    </w:p>
    <w:p w14:paraId="3180198A" w14:textId="77777777" w:rsidR="00F43A12" w:rsidRDefault="00F43A12" w:rsidP="0009011D">
      <w:pPr>
        <w:pStyle w:val="NoteToDrafters-ASDEFCON"/>
      </w:pPr>
      <w:r>
        <w:t>Note to drafters:</w:t>
      </w:r>
      <w:r w:rsidR="005F524B">
        <w:t xml:space="preserve"> </w:t>
      </w:r>
      <w:r w:rsidR="00BC4C36">
        <w:t xml:space="preserve"> Refer to guidance for </w:t>
      </w:r>
      <w:r w:rsidR="00201962">
        <w:t xml:space="preserve">further </w:t>
      </w:r>
      <w:r w:rsidR="00BC4C36">
        <w:t xml:space="preserve">information </w:t>
      </w:r>
      <w:r w:rsidR="00201962">
        <w:t>regarding</w:t>
      </w:r>
      <w:r w:rsidR="00BC4C36">
        <w:t xml:space="preserve"> this clause</w:t>
      </w:r>
      <w:r>
        <w:t>.</w:t>
      </w:r>
    </w:p>
    <w:p w14:paraId="1A60993A" w14:textId="77777777" w:rsidR="00BC4C36" w:rsidRDefault="00BC4C36" w:rsidP="0009011D">
      <w:pPr>
        <w:pStyle w:val="SOWTL4-ASDEFCON"/>
      </w:pPr>
      <w:r>
        <w:t>Not used.</w:t>
      </w:r>
    </w:p>
    <w:p w14:paraId="06E31499" w14:textId="77777777" w:rsidR="00592CC7" w:rsidRDefault="00BD2483" w:rsidP="00D2667A">
      <w:pPr>
        <w:pStyle w:val="SOWHL3-ASDEFCON"/>
      </w:pPr>
      <w:bookmarkStart w:id="99" w:name="_Ref319316654"/>
      <w:r>
        <w:t xml:space="preserve">Additional Requirements for </w:t>
      </w:r>
      <w:r w:rsidR="007F1E6C">
        <w:t xml:space="preserve">Corrective </w:t>
      </w:r>
      <w:r w:rsidR="00592CC7">
        <w:t>Maintenance</w:t>
      </w:r>
      <w:bookmarkEnd w:id="19"/>
      <w:bookmarkEnd w:id="31"/>
      <w:bookmarkEnd w:id="32"/>
      <w:r w:rsidR="00B15EC0">
        <w:t xml:space="preserve"> Involving Change</w:t>
      </w:r>
      <w:bookmarkEnd w:id="99"/>
    </w:p>
    <w:p w14:paraId="5099F2D8" w14:textId="756C2F84" w:rsidR="00592CC7" w:rsidRDefault="00F03B83" w:rsidP="0009011D">
      <w:pPr>
        <w:pStyle w:val="SOWTL4-ASDEFCON"/>
      </w:pPr>
      <w:r>
        <w:t xml:space="preserve">When performing Corrective Maintenance of </w:t>
      </w:r>
      <w:r w:rsidR="0016702C">
        <w:t>Software</w:t>
      </w:r>
      <w:r>
        <w:t xml:space="preserve">, which involves either a Minor Change or a Major Change, the Contractor shall comply with the requirements </w:t>
      </w:r>
      <w:r w:rsidR="007F06A7">
        <w:t xml:space="preserve">of </w:t>
      </w:r>
      <w:r>
        <w:t xml:space="preserve">this clause </w:t>
      </w:r>
      <w:r>
        <w:fldChar w:fldCharType="begin"/>
      </w:r>
      <w:r>
        <w:instrText xml:space="preserve"> REF _Ref319316654 \r \h </w:instrText>
      </w:r>
      <w:r>
        <w:fldChar w:fldCharType="separate"/>
      </w:r>
      <w:r w:rsidR="00F33556">
        <w:t>6.2.8</w:t>
      </w:r>
      <w:r>
        <w:fldChar w:fldCharType="end"/>
      </w:r>
      <w:r w:rsidR="007F06A7" w:rsidRPr="007F06A7">
        <w:t xml:space="preserve"> </w:t>
      </w:r>
      <w:r w:rsidR="007F06A7">
        <w:t xml:space="preserve">in addition to the requirements of clauses </w:t>
      </w:r>
      <w:r w:rsidR="00C734D8">
        <w:fldChar w:fldCharType="begin"/>
      </w:r>
      <w:r w:rsidR="00C734D8">
        <w:instrText xml:space="preserve"> REF _Ref383522387 \r \h </w:instrText>
      </w:r>
      <w:r w:rsidR="00C734D8">
        <w:fldChar w:fldCharType="separate"/>
      </w:r>
      <w:r w:rsidR="00F33556">
        <w:t>6.2.4</w:t>
      </w:r>
      <w:r w:rsidR="00C734D8">
        <w:fldChar w:fldCharType="end"/>
      </w:r>
      <w:r w:rsidR="007F06A7">
        <w:t xml:space="preserve"> and </w:t>
      </w:r>
      <w:r w:rsidR="004B2977">
        <w:fldChar w:fldCharType="begin"/>
      </w:r>
      <w:r w:rsidR="004B2977">
        <w:instrText xml:space="preserve"> REF _Ref112144260 \r \h </w:instrText>
      </w:r>
      <w:r w:rsidR="004B2977">
        <w:fldChar w:fldCharType="separate"/>
      </w:r>
      <w:r w:rsidR="00F33556">
        <w:t>6.2.5</w:t>
      </w:r>
      <w:r w:rsidR="004B2977">
        <w:fldChar w:fldCharType="end"/>
      </w:r>
      <w:r>
        <w:t>.</w:t>
      </w:r>
    </w:p>
    <w:p w14:paraId="3D062A53" w14:textId="77777777" w:rsidR="00763319" w:rsidRDefault="00763319" w:rsidP="0009011D">
      <w:pPr>
        <w:pStyle w:val="NoteToDrafters-ASDEFCON"/>
      </w:pPr>
      <w:r>
        <w:t xml:space="preserve">Note to drafters:  </w:t>
      </w:r>
      <w:r w:rsidR="00D220E4">
        <w:t xml:space="preserve">The following optional clause allows Corrective Maintenance to be linked to the service request resolution times for a help desk operated by the Contractor.  </w:t>
      </w:r>
      <w:r>
        <w:t xml:space="preserve">If the Failure classification scheme identified in DSD-OPS-HLPDSK is required, but that DSD is not being used, then drafters should copy the required subclauses </w:t>
      </w:r>
      <w:r w:rsidR="0045488B">
        <w:t xml:space="preserve">and table </w:t>
      </w:r>
      <w:r>
        <w:t>from clause 6.2.4 of DSD-OPS-HLPDSK into this location.  The following clause should then be</w:t>
      </w:r>
      <w:r w:rsidR="00F03B83">
        <w:t xml:space="preserve"> modified accordingly</w:t>
      </w:r>
      <w:r>
        <w:t>.</w:t>
      </w:r>
      <w:r w:rsidR="00D220E4">
        <w:t xml:space="preserve">  If not applicable, the optional clause should be deleted.</w:t>
      </w:r>
    </w:p>
    <w:tbl>
      <w:tblPr>
        <w:tblW w:w="920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9"/>
      </w:tblGrid>
      <w:tr w:rsidR="0033491C" w14:paraId="2E1C24D7" w14:textId="77777777" w:rsidTr="001C7DFE">
        <w:tc>
          <w:tcPr>
            <w:tcW w:w="9209" w:type="dxa"/>
            <w:shd w:val="clear" w:color="auto" w:fill="auto"/>
          </w:tcPr>
          <w:p w14:paraId="30929489" w14:textId="77777777" w:rsidR="0033491C" w:rsidRPr="00D907C6" w:rsidRDefault="0033491C" w:rsidP="00D2667A">
            <w:pPr>
              <w:pStyle w:val="ASDEFCONOption"/>
            </w:pPr>
            <w:bookmarkStart w:id="100" w:name="_Ref288052502"/>
            <w:bookmarkStart w:id="101" w:name="_Ref319316601"/>
            <w:bookmarkStart w:id="102" w:name="_Ref265831304"/>
            <w:r>
              <w:t>Option:</w:t>
            </w:r>
            <w:r w:rsidR="00E26546">
              <w:t xml:space="preserve"> </w:t>
            </w:r>
            <w:r>
              <w:t xml:space="preserve"> For use when Corrective Maintenance will be subject to resolution times for service requests specified in DSD-OPS-HLPDSK.</w:t>
            </w:r>
          </w:p>
          <w:p w14:paraId="02591235" w14:textId="77777777" w:rsidR="0033491C" w:rsidRDefault="0033491C" w:rsidP="0033491C">
            <w:pPr>
              <w:pStyle w:val="SOWTL4-ASDEFCON"/>
            </w:pPr>
            <w:bookmarkStart w:id="103" w:name="_Ref326748605"/>
            <w:r>
              <w:t xml:space="preserve">Unless otherwise agreed by the Commonwealth Representative (eg, within an Approved SWCP or agreed Software Release package), the Contractor shall resolve Failures in the </w:t>
            </w:r>
            <w:r w:rsidR="0016702C">
              <w:t>Software</w:t>
            </w:r>
            <w:r>
              <w:t xml:space="preserve"> Products consistent with the achievement of the service request resolution times, for the class of Failure, as identified in clause 6.2.4 of DSD-OPS-HLPDSK.</w:t>
            </w:r>
            <w:bookmarkEnd w:id="103"/>
          </w:p>
        </w:tc>
      </w:tr>
    </w:tbl>
    <w:p w14:paraId="1AA72971" w14:textId="77777777" w:rsidR="00BC4521" w:rsidRDefault="00BC4521" w:rsidP="00BC4521">
      <w:pPr>
        <w:pStyle w:val="ASDEFCONOptionSpace"/>
      </w:pPr>
    </w:p>
    <w:p w14:paraId="08BE1EAF" w14:textId="77777777" w:rsidR="003905A2" w:rsidRDefault="003905A2" w:rsidP="00D2667A">
      <w:pPr>
        <w:pStyle w:val="SOWHL3-ASDEFCON"/>
      </w:pPr>
      <w:bookmarkStart w:id="104" w:name="_Ref112144967"/>
      <w:r>
        <w:t xml:space="preserve">Additional Requirements for Adaptive </w:t>
      </w:r>
      <w:r w:rsidR="00485B14">
        <w:t>Maintenance</w:t>
      </w:r>
      <w:bookmarkEnd w:id="100"/>
      <w:r w:rsidR="00B15EC0">
        <w:t xml:space="preserve"> Involving Change</w:t>
      </w:r>
      <w:bookmarkEnd w:id="101"/>
      <w:bookmarkEnd w:id="104"/>
    </w:p>
    <w:p w14:paraId="00ABCA23" w14:textId="77777777" w:rsidR="00201962" w:rsidRDefault="00201962" w:rsidP="0009011D">
      <w:pPr>
        <w:pStyle w:val="NoteToDrafters-ASDEFCON"/>
      </w:pPr>
      <w:r>
        <w:t xml:space="preserve">Note to drafters: </w:t>
      </w:r>
      <w:r w:rsidR="005F524B">
        <w:t xml:space="preserve"> </w:t>
      </w:r>
      <w:r>
        <w:t>Refer to guidance for further information regarding this clause.</w:t>
      </w:r>
    </w:p>
    <w:p w14:paraId="59765AC8" w14:textId="77777777" w:rsidR="00201962" w:rsidRDefault="00201962" w:rsidP="0009011D">
      <w:pPr>
        <w:pStyle w:val="SOWTL4-ASDEFCON"/>
      </w:pPr>
      <w:r>
        <w:t>Not used.</w:t>
      </w:r>
    </w:p>
    <w:p w14:paraId="2C85A218" w14:textId="77777777" w:rsidR="005A369C" w:rsidRDefault="005A369C" w:rsidP="00D2667A">
      <w:pPr>
        <w:pStyle w:val="SOWHL3-ASDEFCON"/>
      </w:pPr>
      <w:bookmarkStart w:id="105" w:name="_Ref326747071"/>
      <w:r w:rsidRPr="00FA0256">
        <w:t>Data Manipulation</w:t>
      </w:r>
      <w:bookmarkEnd w:id="102"/>
      <w:bookmarkEnd w:id="105"/>
    </w:p>
    <w:p w14:paraId="1DA84631" w14:textId="77777777" w:rsidR="00E64315" w:rsidRDefault="00794385" w:rsidP="0009011D">
      <w:pPr>
        <w:pStyle w:val="SOWTL4-ASDEFCON"/>
      </w:pPr>
      <w:bookmarkStart w:id="106" w:name="_Ref326756062"/>
      <w:bookmarkStart w:id="107" w:name="_Ref265831308"/>
      <w:r>
        <w:t>The Contractor shall provide data manipulation Services</w:t>
      </w:r>
      <w:r w:rsidR="003F6197">
        <w:t>,</w:t>
      </w:r>
      <w:r>
        <w:t xml:space="preserve"> </w:t>
      </w:r>
      <w:r w:rsidR="003F6197">
        <w:t xml:space="preserve">including related analysis, data preparation and reporting, as appropriate, </w:t>
      </w:r>
      <w:r>
        <w:t xml:space="preserve">for those </w:t>
      </w:r>
      <w:r w:rsidR="0016702C">
        <w:t>Software</w:t>
      </w:r>
      <w:r>
        <w:t xml:space="preserve"> Products </w:t>
      </w:r>
      <w:r w:rsidR="00E64315">
        <w:t xml:space="preserve">for which </w:t>
      </w:r>
      <w:r>
        <w:t>the Contractor has been identified as having data man</w:t>
      </w:r>
      <w:r w:rsidR="007948E0">
        <w:t>ipulation</w:t>
      </w:r>
      <w:r>
        <w:t xml:space="preserve"> responsibilit</w:t>
      </w:r>
      <w:r w:rsidR="00E64315">
        <w:t>ies at</w:t>
      </w:r>
      <w:r>
        <w:t xml:space="preserve"> Annex A to the SOW</w:t>
      </w:r>
      <w:r w:rsidR="003B0059">
        <w:t>.</w:t>
      </w:r>
      <w:bookmarkEnd w:id="106"/>
    </w:p>
    <w:p w14:paraId="5B99869D" w14:textId="77777777" w:rsidR="003B0059" w:rsidRDefault="003B0059" w:rsidP="0009011D">
      <w:pPr>
        <w:pStyle w:val="SOWTL4-ASDEFCON"/>
      </w:pPr>
      <w:bookmarkStart w:id="108" w:name="_Ref181177218"/>
      <w:r>
        <w:t xml:space="preserve">The Contractor shall </w:t>
      </w:r>
      <w:r w:rsidR="00DC63B6">
        <w:t xml:space="preserve">provide </w:t>
      </w:r>
      <w:r>
        <w:t>data manipulation Services to:</w:t>
      </w:r>
      <w:bookmarkEnd w:id="108"/>
    </w:p>
    <w:p w14:paraId="2BCE1372" w14:textId="77777777" w:rsidR="00E64315" w:rsidRDefault="00E64315" w:rsidP="0009011D">
      <w:pPr>
        <w:pStyle w:val="NoteToDrafters-ASDEFCON"/>
      </w:pPr>
      <w:r>
        <w:t xml:space="preserve">Note to drafters: </w:t>
      </w:r>
      <w:r w:rsidR="005F524B">
        <w:t xml:space="preserve"> </w:t>
      </w:r>
      <w:r>
        <w:t>Data manipulation involve</w:t>
      </w:r>
      <w:r w:rsidR="00D220E4">
        <w:t>s</w:t>
      </w:r>
      <w:r>
        <w:t xml:space="preserve"> working with databases to provide specific Services and/or Deliverables required by the SPO</w:t>
      </w:r>
      <w:r w:rsidR="00D220E4">
        <w:t xml:space="preserve"> or Defence system user</w:t>
      </w:r>
      <w:r>
        <w:t xml:space="preserve">.  </w:t>
      </w:r>
      <w:r w:rsidR="003B0059">
        <w:t>T</w:t>
      </w:r>
      <w:r w:rsidR="00CC20BC">
        <w:t>he</w:t>
      </w:r>
      <w:r w:rsidR="003B0059">
        <w:t xml:space="preserve"> data manipulation </w:t>
      </w:r>
      <w:r w:rsidR="00CC20BC">
        <w:t xml:space="preserve">Services </w:t>
      </w:r>
      <w:r w:rsidR="00D907C6">
        <w:t xml:space="preserve">listed under this clause </w:t>
      </w:r>
      <w:r w:rsidR="003B0059">
        <w:t xml:space="preserve">must be able to be scoped as Recurring Services.  </w:t>
      </w:r>
      <w:r>
        <w:t>Examples of data manipulation activities that could be required include:</w:t>
      </w:r>
    </w:p>
    <w:p w14:paraId="1BCCD129" w14:textId="77777777" w:rsidR="00E64315" w:rsidRDefault="00E64315" w:rsidP="00D2667A">
      <w:pPr>
        <w:pStyle w:val="NoteToDraftersBullets-ASDEFCON"/>
      </w:pPr>
      <w:r>
        <w:t xml:space="preserve">generation of operational libraries for </w:t>
      </w:r>
      <w:r w:rsidR="0016702C">
        <w:t>Software</w:t>
      </w:r>
      <w:r>
        <w:t xml:space="preserve"> loads</w:t>
      </w:r>
      <w:r w:rsidR="003B0059">
        <w:t xml:space="preserve"> on a regular basis</w:t>
      </w:r>
      <w:r>
        <w:t>;</w:t>
      </w:r>
    </w:p>
    <w:p w14:paraId="1B80D615" w14:textId="77777777" w:rsidR="00E64315" w:rsidRDefault="003B0059" w:rsidP="0009011D">
      <w:pPr>
        <w:pStyle w:val="NoteToDraftersBullets-ASDEFCON"/>
      </w:pPr>
      <w:r>
        <w:t xml:space="preserve">on-going </w:t>
      </w:r>
      <w:r w:rsidR="00E64315">
        <w:t>data mining</w:t>
      </w:r>
      <w:r>
        <w:t xml:space="preserve"> activities</w:t>
      </w:r>
      <w:r w:rsidR="00D907C6">
        <w:t xml:space="preserve"> for trend analyses and reporting purposes</w:t>
      </w:r>
      <w:r w:rsidR="00E64315">
        <w:t>;</w:t>
      </w:r>
      <w:r>
        <w:t xml:space="preserve"> and</w:t>
      </w:r>
    </w:p>
    <w:p w14:paraId="38A1A258" w14:textId="77777777" w:rsidR="00E64315" w:rsidRPr="00E64315" w:rsidRDefault="00D907C6" w:rsidP="0009011D">
      <w:pPr>
        <w:pStyle w:val="NoteToDraftersBullets-ASDEFCON"/>
      </w:pPr>
      <w:r>
        <w:t xml:space="preserve">data </w:t>
      </w:r>
      <w:r w:rsidR="00E64315">
        <w:t xml:space="preserve">manipulation for </w:t>
      </w:r>
      <w:r>
        <w:t xml:space="preserve">to enable </w:t>
      </w:r>
      <w:r w:rsidR="00E64315">
        <w:t xml:space="preserve">inputting data </w:t>
      </w:r>
      <w:r>
        <w:t xml:space="preserve">transfer to and </w:t>
      </w:r>
      <w:r w:rsidR="00E64315">
        <w:t xml:space="preserve">from other </w:t>
      </w:r>
      <w:r>
        <w:t xml:space="preserve">external data </w:t>
      </w:r>
      <w:r w:rsidR="00E64315">
        <w:t>sources and exporting data to other sources</w:t>
      </w:r>
      <w:r w:rsidR="003B0059">
        <w:t xml:space="preserve"> on a regular basis</w:t>
      </w:r>
      <w:r w:rsidR="000A526E">
        <w:t>.</w:t>
      </w:r>
    </w:p>
    <w:p w14:paraId="2BDDE515" w14:textId="37EE5109" w:rsidR="00E64315" w:rsidRDefault="00E64315" w:rsidP="007F0D76">
      <w:pPr>
        <w:pStyle w:val="SOWSubL1-ASDEFCON"/>
      </w:pPr>
      <w:r>
        <w:fldChar w:fldCharType="begin">
          <w:ffData>
            <w:name w:val=""/>
            <w:enabled/>
            <w:calcOnExit w:val="0"/>
            <w:textInput>
              <w:default w:val="[... DRAFTER TO INSERT ...]"/>
            </w:textInput>
          </w:ffData>
        </w:fldChar>
      </w:r>
      <w:r>
        <w:instrText xml:space="preserve"> FORMTEXT </w:instrText>
      </w:r>
      <w:r>
        <w:fldChar w:fldCharType="separate"/>
      </w:r>
      <w:r w:rsidR="00F33556">
        <w:rPr>
          <w:noProof/>
        </w:rPr>
        <w:t>[... DRAFTER TO INSERT ...]</w:t>
      </w:r>
      <w:r>
        <w:fldChar w:fldCharType="end"/>
      </w:r>
      <w:r w:rsidR="003F6197">
        <w:t xml:space="preserve"> in accordance with </w:t>
      </w:r>
      <w:r w:rsidR="003F6197">
        <w:fldChar w:fldCharType="begin">
          <w:ffData>
            <w:name w:val=""/>
            <w:enabled/>
            <w:calcOnExit w:val="0"/>
            <w:textInput>
              <w:default w:val="[... INSERT ANNEX OR OTHER REFERENCE...]"/>
            </w:textInput>
          </w:ffData>
        </w:fldChar>
      </w:r>
      <w:r w:rsidR="003F6197">
        <w:instrText xml:space="preserve"> FORMTEXT </w:instrText>
      </w:r>
      <w:r w:rsidR="003F6197">
        <w:fldChar w:fldCharType="separate"/>
      </w:r>
      <w:r w:rsidR="00F33556">
        <w:rPr>
          <w:noProof/>
        </w:rPr>
        <w:t>[... INSERT ANNEX OR OTHER REFERENCE...]</w:t>
      </w:r>
      <w:r w:rsidR="003F6197">
        <w:fldChar w:fldCharType="end"/>
      </w:r>
      <w:r>
        <w:t>; and</w:t>
      </w:r>
    </w:p>
    <w:p w14:paraId="7AAA2BAB" w14:textId="20DA5D59" w:rsidR="00794385" w:rsidRDefault="00E64315" w:rsidP="0009011D">
      <w:pPr>
        <w:pStyle w:val="SOWSubL1-ASDEFCON"/>
      </w:pPr>
      <w:r>
        <w:fldChar w:fldCharType="begin">
          <w:ffData>
            <w:name w:val=""/>
            <w:enabled/>
            <w:calcOnExit w:val="0"/>
            <w:textInput>
              <w:default w:val="[... DRAFTER TO INSERT ...]"/>
            </w:textInput>
          </w:ffData>
        </w:fldChar>
      </w:r>
      <w:r>
        <w:instrText xml:space="preserve"> FORMTEXT </w:instrText>
      </w:r>
      <w:r>
        <w:fldChar w:fldCharType="separate"/>
      </w:r>
      <w:r w:rsidR="00F33556">
        <w:rPr>
          <w:noProof/>
        </w:rPr>
        <w:t>[... DRAFTER TO INSERT ...]</w:t>
      </w:r>
      <w:r>
        <w:fldChar w:fldCharType="end"/>
      </w:r>
      <w:r w:rsidR="003F6197">
        <w:t xml:space="preserve"> in accordance with </w:t>
      </w:r>
      <w:r w:rsidR="003F6197">
        <w:fldChar w:fldCharType="begin">
          <w:ffData>
            <w:name w:val=""/>
            <w:enabled/>
            <w:calcOnExit w:val="0"/>
            <w:textInput>
              <w:default w:val="[... INSERT ANNEX OR OTHER REFERENCE...]"/>
            </w:textInput>
          </w:ffData>
        </w:fldChar>
      </w:r>
      <w:r w:rsidR="003F6197">
        <w:instrText xml:space="preserve"> FORMTEXT </w:instrText>
      </w:r>
      <w:r w:rsidR="003F6197">
        <w:fldChar w:fldCharType="separate"/>
      </w:r>
      <w:r w:rsidR="00F33556">
        <w:rPr>
          <w:noProof/>
        </w:rPr>
        <w:t>[... INSERT ANNEX OR OTHER REFERENCE...]</w:t>
      </w:r>
      <w:r w:rsidR="003F6197">
        <w:fldChar w:fldCharType="end"/>
      </w:r>
      <w:r w:rsidR="00794385">
        <w:t>.</w:t>
      </w:r>
      <w:bookmarkEnd w:id="107"/>
    </w:p>
    <w:p w14:paraId="6D5A458A" w14:textId="77777777" w:rsidR="003B0059" w:rsidRDefault="003B0059" w:rsidP="0009011D">
      <w:pPr>
        <w:pStyle w:val="NoteToDrafters-ASDEFCON"/>
      </w:pPr>
      <w:bookmarkStart w:id="109" w:name="_Ref319417895"/>
      <w:bookmarkStart w:id="110" w:name="_Ref266087412"/>
      <w:r>
        <w:t>Note to drafters:</w:t>
      </w:r>
      <w:r w:rsidR="00CC20BC">
        <w:t xml:space="preserve">  </w:t>
      </w:r>
      <w:r w:rsidR="00045692">
        <w:t>The following requirements for data manipulation Services are those which cannot be reasonably scoped, and will therefore be the subjec</w:t>
      </w:r>
      <w:r w:rsidR="00E95F7F">
        <w:t xml:space="preserve">t of S&amp;Q Services or CSC Tasks.  </w:t>
      </w:r>
      <w:r w:rsidR="00CC20BC">
        <w:t>Examples of the types of data manipulation activities that could be required include:</w:t>
      </w:r>
    </w:p>
    <w:p w14:paraId="3B2ABA3E" w14:textId="77777777" w:rsidR="003B0059" w:rsidRDefault="00045692" w:rsidP="0009011D">
      <w:pPr>
        <w:pStyle w:val="NoteToDraftersBullets-ASDEFCON"/>
      </w:pPr>
      <w:r>
        <w:t xml:space="preserve">the </w:t>
      </w:r>
      <w:r w:rsidR="003B0059">
        <w:t>generation of bespoke reports</w:t>
      </w:r>
      <w:r>
        <w:t>;</w:t>
      </w:r>
    </w:p>
    <w:p w14:paraId="7137A0C8" w14:textId="77777777" w:rsidR="00C20481" w:rsidRDefault="00C20481" w:rsidP="0009011D">
      <w:pPr>
        <w:pStyle w:val="NoteToDraftersBullets-ASDEFCON"/>
      </w:pPr>
      <w:r>
        <w:t>initial investigation of Major Changes, prior to raising a Software Change Request;</w:t>
      </w:r>
    </w:p>
    <w:p w14:paraId="7E2004B3" w14:textId="77777777" w:rsidR="00C20481" w:rsidRDefault="00045692" w:rsidP="0009011D">
      <w:pPr>
        <w:pStyle w:val="NoteToDraftersBullets-ASDEFCON"/>
      </w:pPr>
      <w:r>
        <w:t>Commonwealth investigations into interfacing systems</w:t>
      </w:r>
      <w:r w:rsidR="00C20481">
        <w:t>;</w:t>
      </w:r>
      <w:r w:rsidR="00C20481" w:rsidRPr="00C20481">
        <w:t xml:space="preserve"> </w:t>
      </w:r>
      <w:r w:rsidR="00C20481">
        <w:t>and</w:t>
      </w:r>
    </w:p>
    <w:p w14:paraId="2D614489" w14:textId="77777777" w:rsidR="00045692" w:rsidRDefault="00045692" w:rsidP="0009011D">
      <w:pPr>
        <w:pStyle w:val="NoteToDraftersBullets-ASDEFCON"/>
      </w:pPr>
      <w:r>
        <w:t>end-to-end investigations, where the Products Being Supported are part of a larger networked system.</w:t>
      </w:r>
    </w:p>
    <w:p w14:paraId="078EF8D7" w14:textId="77777777" w:rsidR="003F6197" w:rsidRDefault="003F6197" w:rsidP="0009011D">
      <w:pPr>
        <w:pStyle w:val="SOWTL4-ASDEFCON"/>
      </w:pPr>
      <w:bookmarkStart w:id="111" w:name="_Ref326762009"/>
      <w:r>
        <w:t>When requested by the Commonwealth in writing, t</w:t>
      </w:r>
      <w:r w:rsidR="00CF76B0">
        <w:t xml:space="preserve">he Contractor </w:t>
      </w:r>
      <w:r>
        <w:t>shall undertake data manipulation Services</w:t>
      </w:r>
      <w:r w:rsidR="00CF76B0">
        <w:t xml:space="preserve">, which may or may not be related to the specific outcomes required under the Contract (eg, to analyse the Failure data for a Product </w:t>
      </w:r>
      <w:r w:rsidR="00CC20BC">
        <w:t>B</w:t>
      </w:r>
      <w:r w:rsidR="00CF76B0">
        <w:t xml:space="preserve">eing </w:t>
      </w:r>
      <w:r w:rsidR="00CC20BC">
        <w:t>S</w:t>
      </w:r>
      <w:r w:rsidR="00CF76B0">
        <w:t xml:space="preserve">upported </w:t>
      </w:r>
      <w:r w:rsidR="00CC20BC">
        <w:t xml:space="preserve">in order </w:t>
      </w:r>
      <w:r w:rsidR="00CF76B0">
        <w:t>to analyse the impact on an interfacing system)</w:t>
      </w:r>
      <w:r>
        <w:t xml:space="preserve">, for which </w:t>
      </w:r>
      <w:r w:rsidR="00CC20BC">
        <w:t xml:space="preserve">Contractor </w:t>
      </w:r>
      <w:r>
        <w:t>the has technical capability and expertise, including:</w:t>
      </w:r>
      <w:bookmarkEnd w:id="111"/>
    </w:p>
    <w:p w14:paraId="12ED0502" w14:textId="37FEAAC2" w:rsidR="003F6197" w:rsidRDefault="003F6197" w:rsidP="007F0D76">
      <w:pPr>
        <w:pStyle w:val="SOWSubL1-ASDEFCON"/>
      </w:pPr>
      <w:r>
        <w:fldChar w:fldCharType="begin">
          <w:ffData>
            <w:name w:val=""/>
            <w:enabled/>
            <w:calcOnExit w:val="0"/>
            <w:textInput>
              <w:default w:val="[... DRAFTER TO INSERT ...]"/>
            </w:textInput>
          </w:ffData>
        </w:fldChar>
      </w:r>
      <w:r>
        <w:instrText xml:space="preserve"> FORMTEXT </w:instrText>
      </w:r>
      <w:r>
        <w:fldChar w:fldCharType="separate"/>
      </w:r>
      <w:r w:rsidR="00F33556">
        <w:rPr>
          <w:noProof/>
        </w:rPr>
        <w:t>[... DRAFTER TO INSERT ...]</w:t>
      </w:r>
      <w:r>
        <w:fldChar w:fldCharType="end"/>
      </w:r>
      <w:r>
        <w:t>; and</w:t>
      </w:r>
    </w:p>
    <w:p w14:paraId="29E5DA58" w14:textId="00A38431" w:rsidR="003F6197" w:rsidRDefault="003F6197" w:rsidP="0009011D">
      <w:pPr>
        <w:pStyle w:val="SOWSubL1-ASDEFCON"/>
      </w:pPr>
      <w:r>
        <w:fldChar w:fldCharType="begin">
          <w:ffData>
            <w:name w:val=""/>
            <w:enabled/>
            <w:calcOnExit w:val="0"/>
            <w:textInput>
              <w:default w:val="[... DRAFTER TO INSERT ...]"/>
            </w:textInput>
          </w:ffData>
        </w:fldChar>
      </w:r>
      <w:r>
        <w:instrText xml:space="preserve"> FORMTEXT </w:instrText>
      </w:r>
      <w:r>
        <w:fldChar w:fldCharType="separate"/>
      </w:r>
      <w:r w:rsidR="00F33556">
        <w:rPr>
          <w:noProof/>
        </w:rPr>
        <w:t>[... DRAFTER TO INSERT ...]</w:t>
      </w:r>
      <w:r>
        <w:fldChar w:fldCharType="end"/>
      </w:r>
      <w:r>
        <w:t>.</w:t>
      </w:r>
    </w:p>
    <w:p w14:paraId="71F639C8" w14:textId="0789E8BE" w:rsidR="00CC20BC" w:rsidRDefault="00CC20BC" w:rsidP="0009011D">
      <w:pPr>
        <w:pStyle w:val="SOWTL4-ASDEFCON"/>
      </w:pPr>
      <w:bookmarkStart w:id="112" w:name="_Ref181179188"/>
      <w:bookmarkStart w:id="113" w:name="_Ref326762011"/>
      <w:bookmarkStart w:id="114" w:name="_Ref319418029"/>
      <w:bookmarkEnd w:id="109"/>
      <w:r>
        <w:t>The Contractor shall raise requests for data manipulation Services</w:t>
      </w:r>
      <w:r w:rsidR="00074389" w:rsidRPr="00074389">
        <w:t xml:space="preserve"> </w:t>
      </w:r>
      <w:r w:rsidR="00074389">
        <w:t>based on its expert judgement</w:t>
      </w:r>
      <w:r>
        <w:t xml:space="preserve">, </w:t>
      </w:r>
      <w:r w:rsidR="00074389">
        <w:t xml:space="preserve">for issues </w:t>
      </w:r>
      <w:r>
        <w:t>that are no</w:t>
      </w:r>
      <w:r w:rsidR="00074389">
        <w:t>t</w:t>
      </w:r>
      <w:r>
        <w:t xml:space="preserve"> addressed by clause </w:t>
      </w:r>
      <w:r>
        <w:fldChar w:fldCharType="begin"/>
      </w:r>
      <w:r>
        <w:instrText xml:space="preserve"> REF _Ref181177218 \r \h </w:instrText>
      </w:r>
      <w:r>
        <w:fldChar w:fldCharType="separate"/>
      </w:r>
      <w:r w:rsidR="00F33556">
        <w:t>6.2.10.2</w:t>
      </w:r>
      <w:r>
        <w:fldChar w:fldCharType="end"/>
      </w:r>
      <w:r>
        <w:t xml:space="preserve"> or clause </w:t>
      </w:r>
      <w:bookmarkEnd w:id="112"/>
      <w:r w:rsidR="009237F5">
        <w:fldChar w:fldCharType="begin"/>
      </w:r>
      <w:r w:rsidR="009237F5">
        <w:instrText xml:space="preserve"> REF _Ref326762009 \r \h </w:instrText>
      </w:r>
      <w:r w:rsidR="009237F5">
        <w:fldChar w:fldCharType="separate"/>
      </w:r>
      <w:r w:rsidR="00F33556">
        <w:t>6.2.10.3</w:t>
      </w:r>
      <w:r w:rsidR="009237F5">
        <w:fldChar w:fldCharType="end"/>
      </w:r>
      <w:r w:rsidR="00074389">
        <w:t>, and that have potential benefits for the Commonwealth, as stated in the request</w:t>
      </w:r>
      <w:r>
        <w:t>.</w:t>
      </w:r>
      <w:bookmarkEnd w:id="113"/>
    </w:p>
    <w:p w14:paraId="0E13A95E" w14:textId="0C50A7E0" w:rsidR="00CA67C0" w:rsidRDefault="00CA67C0" w:rsidP="0009011D">
      <w:pPr>
        <w:pStyle w:val="SOWTL4-ASDEFCON"/>
      </w:pPr>
      <w:bookmarkStart w:id="115" w:name="_Ref181179701"/>
      <w:r>
        <w:t>A data manipulation Services request raised by either party</w:t>
      </w:r>
      <w:r w:rsidR="00806F86">
        <w:t>,</w:t>
      </w:r>
      <w:r w:rsidR="00806F86" w:rsidRPr="00806F86">
        <w:t xml:space="preserve"> </w:t>
      </w:r>
      <w:r w:rsidR="00806F86">
        <w:t xml:space="preserve">under </w:t>
      </w:r>
      <w:r w:rsidR="00806F86" w:rsidRPr="00606A3F">
        <w:t xml:space="preserve">clause </w:t>
      </w:r>
      <w:r w:rsidR="00806F86">
        <w:fldChar w:fldCharType="begin"/>
      </w:r>
      <w:r w:rsidR="00806F86">
        <w:instrText xml:space="preserve"> REF _Ref326762009 \r \h </w:instrText>
      </w:r>
      <w:r w:rsidR="00806F86">
        <w:fldChar w:fldCharType="separate"/>
      </w:r>
      <w:r w:rsidR="00F33556">
        <w:t>6.2.10.3</w:t>
      </w:r>
      <w:r w:rsidR="00806F86">
        <w:fldChar w:fldCharType="end"/>
      </w:r>
      <w:r w:rsidR="00806F86">
        <w:t xml:space="preserve"> or </w:t>
      </w:r>
      <w:r w:rsidR="00806F86">
        <w:fldChar w:fldCharType="begin"/>
      </w:r>
      <w:r w:rsidR="00806F86">
        <w:instrText xml:space="preserve"> REF _Ref326762011 \r \h </w:instrText>
      </w:r>
      <w:r w:rsidR="00806F86">
        <w:fldChar w:fldCharType="separate"/>
      </w:r>
      <w:r w:rsidR="00F33556">
        <w:t>6.2.10.4</w:t>
      </w:r>
      <w:r w:rsidR="00806F86">
        <w:fldChar w:fldCharType="end"/>
      </w:r>
      <w:r w:rsidR="00806F86">
        <w:t>,</w:t>
      </w:r>
      <w:r>
        <w:t xml:space="preserve"> shall detail:</w:t>
      </w:r>
      <w:bookmarkEnd w:id="115"/>
    </w:p>
    <w:p w14:paraId="23552A6E" w14:textId="77777777" w:rsidR="003A07C3" w:rsidRDefault="00CA67C0" w:rsidP="007F0D76">
      <w:pPr>
        <w:pStyle w:val="SOWSubL1-ASDEFCON"/>
      </w:pPr>
      <w:r>
        <w:t>the scope and objectives</w:t>
      </w:r>
      <w:r w:rsidRPr="00606A3F">
        <w:t xml:space="preserve"> </w:t>
      </w:r>
      <w:r>
        <w:t>of the data manipulation Service;</w:t>
      </w:r>
    </w:p>
    <w:p w14:paraId="1549890B" w14:textId="77777777" w:rsidR="003A07C3" w:rsidRDefault="00CA67C0" w:rsidP="0009011D">
      <w:pPr>
        <w:pStyle w:val="SOWSubL1-ASDEFCON"/>
      </w:pPr>
      <w:r>
        <w:t>the estimated duration and/or due date;</w:t>
      </w:r>
    </w:p>
    <w:p w14:paraId="411B1E9F" w14:textId="77777777" w:rsidR="003A07C3" w:rsidRDefault="00CA67C0" w:rsidP="0009011D">
      <w:pPr>
        <w:pStyle w:val="SOWSubL1-ASDEFCON"/>
      </w:pPr>
      <w:r>
        <w:t>any required data deliverables, such as libraries, output reports or transfer files;</w:t>
      </w:r>
    </w:p>
    <w:p w14:paraId="4872995F" w14:textId="77777777" w:rsidR="00CA67C0" w:rsidRDefault="00CA67C0" w:rsidP="0009011D">
      <w:pPr>
        <w:pStyle w:val="SOWSubL1-ASDEFCON"/>
      </w:pPr>
      <w:r>
        <w:t>reporting requirements, including report format</w:t>
      </w:r>
      <w:r w:rsidR="00D53E60">
        <w:t>, if applicable</w:t>
      </w:r>
      <w:r>
        <w:t>;</w:t>
      </w:r>
      <w:r w:rsidRPr="002F2780">
        <w:t xml:space="preserve"> </w:t>
      </w:r>
      <w:r>
        <w:t>and</w:t>
      </w:r>
    </w:p>
    <w:p w14:paraId="6F72A2A8" w14:textId="77777777" w:rsidR="00CA67C0" w:rsidRDefault="00CA67C0" w:rsidP="0009011D">
      <w:pPr>
        <w:pStyle w:val="SOWSubL1-ASDEFCON"/>
      </w:pPr>
      <w:r>
        <w:t xml:space="preserve">any other requirements applicable to the </w:t>
      </w:r>
      <w:r w:rsidR="00D53E60">
        <w:t>data manipulation Service</w:t>
      </w:r>
      <w:r>
        <w:t>.</w:t>
      </w:r>
    </w:p>
    <w:p w14:paraId="219C8D5F" w14:textId="679C9625" w:rsidR="001A4C26" w:rsidRPr="001A4C26" w:rsidRDefault="00CC20BC" w:rsidP="0060347A">
      <w:pPr>
        <w:pStyle w:val="SOWTL4-ASDEFCON"/>
      </w:pPr>
      <w:bookmarkStart w:id="116" w:name="_Ref356218522"/>
      <w:r>
        <w:t xml:space="preserve">Subject to clause </w:t>
      </w:r>
      <w:r>
        <w:fldChar w:fldCharType="begin"/>
      </w:r>
      <w:r>
        <w:instrText xml:space="preserve"> REF _Ref181177218 \r \h </w:instrText>
      </w:r>
      <w:r>
        <w:fldChar w:fldCharType="separate"/>
      </w:r>
      <w:r w:rsidR="00F33556">
        <w:t>6.2.10.2</w:t>
      </w:r>
      <w:r>
        <w:fldChar w:fldCharType="end"/>
      </w:r>
      <w:r>
        <w:t xml:space="preserve">, the Contractor shall undertake data </w:t>
      </w:r>
      <w:r w:rsidR="003A07C3">
        <w:t>manipulation</w:t>
      </w:r>
      <w:r>
        <w:t xml:space="preserve"> Services</w:t>
      </w:r>
      <w:r w:rsidRPr="00606A3F">
        <w:t xml:space="preserve"> </w:t>
      </w:r>
      <w:r>
        <w:t>conducted in accordance with</w:t>
      </w:r>
      <w:r w:rsidRPr="00606A3F">
        <w:t xml:space="preserve"> clause</w:t>
      </w:r>
      <w:r>
        <w:t>s</w:t>
      </w:r>
      <w:r w:rsidRPr="00606A3F">
        <w:t xml:space="preserve"> </w:t>
      </w:r>
      <w:r>
        <w:fldChar w:fldCharType="begin"/>
      </w:r>
      <w:r>
        <w:instrText xml:space="preserve"> REF _Ref326762009 \r \h </w:instrText>
      </w:r>
      <w:r>
        <w:fldChar w:fldCharType="separate"/>
      </w:r>
      <w:r w:rsidR="00F33556">
        <w:t>6.2.10.3</w:t>
      </w:r>
      <w:r>
        <w:fldChar w:fldCharType="end"/>
      </w:r>
      <w:r>
        <w:t xml:space="preserve"> and </w:t>
      </w:r>
      <w:r>
        <w:fldChar w:fldCharType="begin"/>
      </w:r>
      <w:r>
        <w:instrText xml:space="preserve"> REF _Ref326762011 \r \h </w:instrText>
      </w:r>
      <w:r>
        <w:fldChar w:fldCharType="separate"/>
      </w:r>
      <w:r w:rsidR="00F33556">
        <w:t>6.2.10.4</w:t>
      </w:r>
      <w:r>
        <w:fldChar w:fldCharType="end"/>
      </w:r>
      <w:r>
        <w:t xml:space="preserve"> as</w:t>
      </w:r>
      <w:r w:rsidRPr="00606A3F">
        <w:t xml:space="preserve"> </w:t>
      </w:r>
      <w:r>
        <w:t>S&amp;Q</w:t>
      </w:r>
      <w:r w:rsidRPr="00606A3F">
        <w:t xml:space="preserve"> Services</w:t>
      </w:r>
      <w:r>
        <w:t>.</w:t>
      </w:r>
      <w:bookmarkEnd w:id="110"/>
      <w:bookmarkEnd w:id="114"/>
      <w:bookmarkEnd w:id="116"/>
    </w:p>
    <w:sectPr w:rsidR="001A4C26" w:rsidRPr="001A4C26">
      <w:pgSz w:w="11906" w:h="16838" w:code="9"/>
      <w:pgMar w:top="1418" w:right="1418" w:bottom="1418" w:left="1418" w:header="567" w:footer="74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A5B3AB" w14:textId="77777777" w:rsidR="00A5390E" w:rsidRDefault="00A5390E">
      <w:r>
        <w:separator/>
      </w:r>
    </w:p>
  </w:endnote>
  <w:endnote w:type="continuationSeparator" w:id="0">
    <w:p w14:paraId="1BB6E75F" w14:textId="77777777" w:rsidR="00A5390E" w:rsidRDefault="00A5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1C687E" w14:paraId="65FE521C" w14:textId="77777777" w:rsidTr="00EA39AD">
      <w:tc>
        <w:tcPr>
          <w:tcW w:w="2500" w:type="pct"/>
        </w:tcPr>
        <w:p w14:paraId="19EEB0BA" w14:textId="76FB5D9A" w:rsidR="001C687E" w:rsidRDefault="001C687E" w:rsidP="00EA39AD">
          <w:pPr>
            <w:pStyle w:val="ASDEFCONHeaderFooterLeft"/>
            <w:rPr>
              <w:rStyle w:val="PageNumber"/>
            </w:rPr>
          </w:pPr>
          <w:r>
            <w:rPr>
              <w:rStyle w:val="PageNumber"/>
            </w:rPr>
            <w:fldChar w:fldCharType="begin"/>
          </w:r>
          <w:r>
            <w:rPr>
              <w:rStyle w:val="PageNumber"/>
            </w:rPr>
            <w:instrText xml:space="preserve"> DOCPROPERTY Footer_Left </w:instrText>
          </w:r>
          <w:r>
            <w:rPr>
              <w:rStyle w:val="PageNumber"/>
            </w:rPr>
            <w:fldChar w:fldCharType="end"/>
          </w:r>
        </w:p>
      </w:tc>
      <w:tc>
        <w:tcPr>
          <w:tcW w:w="2500" w:type="pct"/>
        </w:tcPr>
        <w:p w14:paraId="74FE9746" w14:textId="148ECBCC" w:rsidR="001C687E" w:rsidRPr="00EA39AD" w:rsidRDefault="001C687E" w:rsidP="00EA39AD">
          <w:pPr>
            <w:pStyle w:val="ASDEFCONHeaderFooterRight"/>
            <w:rPr>
              <w:rStyle w:val="PageNumber"/>
              <w:szCs w:val="16"/>
            </w:rPr>
          </w:pPr>
          <w:r w:rsidRPr="00EA39AD">
            <w:rPr>
              <w:rStyle w:val="PageNumber"/>
              <w:color w:val="auto"/>
              <w:szCs w:val="16"/>
            </w:rPr>
            <w:fldChar w:fldCharType="begin"/>
          </w:r>
          <w:r w:rsidRPr="00EA39AD">
            <w:rPr>
              <w:rStyle w:val="PageNumber"/>
              <w:color w:val="auto"/>
              <w:szCs w:val="16"/>
            </w:rPr>
            <w:instrText xml:space="preserve"> PAGE </w:instrText>
          </w:r>
          <w:r w:rsidRPr="00EA39AD">
            <w:rPr>
              <w:rStyle w:val="PageNumber"/>
              <w:color w:val="auto"/>
              <w:szCs w:val="16"/>
            </w:rPr>
            <w:fldChar w:fldCharType="separate"/>
          </w:r>
          <w:r w:rsidR="00F33556">
            <w:rPr>
              <w:rStyle w:val="PageNumber"/>
              <w:noProof/>
              <w:color w:val="auto"/>
              <w:szCs w:val="16"/>
            </w:rPr>
            <w:t>i</w:t>
          </w:r>
          <w:r w:rsidRPr="00EA39AD">
            <w:rPr>
              <w:rStyle w:val="PageNumber"/>
              <w:color w:val="auto"/>
              <w:szCs w:val="16"/>
            </w:rPr>
            <w:fldChar w:fldCharType="end"/>
          </w:r>
        </w:p>
      </w:tc>
    </w:tr>
    <w:tr w:rsidR="001C687E" w14:paraId="02E7C196" w14:textId="77777777" w:rsidTr="00EA39AD">
      <w:tc>
        <w:tcPr>
          <w:tcW w:w="5000" w:type="pct"/>
          <w:gridSpan w:val="2"/>
        </w:tcPr>
        <w:p w14:paraId="68A0FBC6" w14:textId="142C64C4" w:rsidR="001C687E" w:rsidRDefault="001C687E" w:rsidP="00302326">
          <w:pPr>
            <w:pStyle w:val="ASDEFCONHeaderFooterClassification"/>
            <w:rPr>
              <w:rStyle w:val="PageNumber"/>
            </w:rPr>
          </w:pPr>
          <w:r>
            <w:rPr>
              <w:b w:val="0"/>
              <w:szCs w:val="20"/>
            </w:rPr>
            <w:fldChar w:fldCharType="begin"/>
          </w:r>
          <w:r>
            <w:rPr>
              <w:b w:val="0"/>
              <w:szCs w:val="20"/>
            </w:rPr>
            <w:instrText xml:space="preserve"> DOCPROPERTY  Classification  \* MERGEFORMAT </w:instrText>
          </w:r>
          <w:r>
            <w:rPr>
              <w:b w:val="0"/>
              <w:szCs w:val="20"/>
            </w:rPr>
            <w:fldChar w:fldCharType="separate"/>
          </w:r>
          <w:r w:rsidR="00F33556">
            <w:rPr>
              <w:b w:val="0"/>
              <w:szCs w:val="20"/>
            </w:rPr>
            <w:t>OFFICIAL</w:t>
          </w:r>
          <w:r>
            <w:rPr>
              <w:b w:val="0"/>
              <w:szCs w:val="20"/>
            </w:rPr>
            <w:fldChar w:fldCharType="end"/>
          </w:r>
        </w:p>
      </w:tc>
    </w:tr>
  </w:tbl>
  <w:p w14:paraId="0FFA4520" w14:textId="77777777" w:rsidR="001C687E" w:rsidRPr="00EA39AD" w:rsidRDefault="001C687E" w:rsidP="00EA39AD">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6551F" w14:textId="0DE63804" w:rsidR="001C687E" w:rsidRDefault="001C687E">
    <w:pPr>
      <w:pStyle w:val="Footer"/>
      <w:tabs>
        <w:tab w:val="right" w:pos="9072"/>
      </w:tabs>
    </w:pPr>
    <w:r>
      <w:rPr>
        <w:noProof/>
      </w:rPr>
      <w:fldChar w:fldCharType="begin"/>
    </w:r>
    <w:r>
      <w:rPr>
        <w:noProof/>
      </w:rPr>
      <w:instrText xml:space="preserve"> FILENAME </w:instrText>
    </w:r>
    <w:r>
      <w:rPr>
        <w:noProof/>
      </w:rPr>
      <w:fldChar w:fldCharType="separate"/>
    </w:r>
    <w:r w:rsidR="00F33556">
      <w:rPr>
        <w:noProof/>
      </w:rPr>
      <w:t>DSD-ENG-SW-V5.3.docx</w:t>
    </w:r>
    <w:r>
      <w:rPr>
        <w:noProof/>
      </w:rPr>
      <w:fldChar w:fldCharType="end"/>
    </w:r>
    <w:r>
      <w:tab/>
    </w:r>
    <w:r>
      <w:tab/>
    </w:r>
    <w:r>
      <w:rPr>
        <w:rStyle w:val="PageNumber"/>
      </w:rPr>
      <w:fldChar w:fldCharType="begin"/>
    </w:r>
    <w:r>
      <w:rPr>
        <w:rStyle w:val="PageNumber"/>
      </w:rPr>
      <w:instrText xml:space="preserve"> NUMPAGES </w:instrText>
    </w:r>
    <w:r>
      <w:rPr>
        <w:rStyle w:val="PageNumber"/>
      </w:rPr>
      <w:fldChar w:fldCharType="separate"/>
    </w:r>
    <w:r w:rsidR="00F33556">
      <w:rPr>
        <w:rStyle w:val="PageNumber"/>
        <w:noProof/>
      </w:rPr>
      <w:t>2</w:t>
    </w:r>
    <w:r>
      <w:rPr>
        <w:rStyle w:val="PageNumber"/>
      </w:rPr>
      <w:fldChar w:fldCharType="end"/>
    </w:r>
    <w:bookmarkStart w:id="1" w:name="_Toc22357496"/>
    <w:bookmarkStart w:id="2" w:name="_Toc32915564"/>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2917E" w14:textId="77777777" w:rsidR="00A5390E" w:rsidRDefault="00A5390E">
      <w:r>
        <w:separator/>
      </w:r>
    </w:p>
  </w:footnote>
  <w:footnote w:type="continuationSeparator" w:id="0">
    <w:p w14:paraId="3DE8B616" w14:textId="77777777" w:rsidR="00A5390E" w:rsidRDefault="00A5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1C687E" w14:paraId="3C812AE3" w14:textId="77777777" w:rsidTr="00EA39AD">
      <w:tc>
        <w:tcPr>
          <w:tcW w:w="5000" w:type="pct"/>
          <w:gridSpan w:val="2"/>
        </w:tcPr>
        <w:p w14:paraId="7B63BE1C" w14:textId="33FE4937" w:rsidR="001C687E" w:rsidRDefault="001C687E" w:rsidP="00302326">
          <w:pPr>
            <w:pStyle w:val="ASDEFCONHeaderFooterClassification"/>
          </w:pPr>
          <w:r>
            <w:rPr>
              <w:b w:val="0"/>
              <w:szCs w:val="20"/>
            </w:rPr>
            <w:fldChar w:fldCharType="begin"/>
          </w:r>
          <w:r>
            <w:rPr>
              <w:b w:val="0"/>
              <w:szCs w:val="20"/>
            </w:rPr>
            <w:instrText xml:space="preserve"> DOCPROPERTY  Classification  \* MERGEFORMAT </w:instrText>
          </w:r>
          <w:r>
            <w:rPr>
              <w:b w:val="0"/>
              <w:szCs w:val="20"/>
            </w:rPr>
            <w:fldChar w:fldCharType="separate"/>
          </w:r>
          <w:r w:rsidR="00F33556">
            <w:rPr>
              <w:b w:val="0"/>
              <w:szCs w:val="20"/>
            </w:rPr>
            <w:t>OFFICIAL</w:t>
          </w:r>
          <w:r>
            <w:rPr>
              <w:b w:val="0"/>
              <w:szCs w:val="20"/>
            </w:rPr>
            <w:fldChar w:fldCharType="end"/>
          </w:r>
        </w:p>
      </w:tc>
    </w:tr>
    <w:tr w:rsidR="001C687E" w14:paraId="0C7C5ADF" w14:textId="77777777" w:rsidTr="00EA39AD">
      <w:tc>
        <w:tcPr>
          <w:tcW w:w="2500" w:type="pct"/>
        </w:tcPr>
        <w:p w14:paraId="425723E7" w14:textId="17A3E349" w:rsidR="001C687E" w:rsidRDefault="00F33556" w:rsidP="00EA39AD">
          <w:pPr>
            <w:pStyle w:val="ASDEFCONHeaderFooterLeft"/>
          </w:pPr>
          <w:r>
            <w:fldChar w:fldCharType="begin"/>
          </w:r>
          <w:r>
            <w:instrText xml:space="preserve"> DOCPROPERTY Header_Left </w:instrText>
          </w:r>
          <w:r>
            <w:fldChar w:fldCharType="separate"/>
          </w:r>
          <w:r>
            <w:t>ASDEFCON (Support)</w:t>
          </w:r>
          <w:r>
            <w:fldChar w:fldCharType="end"/>
          </w:r>
        </w:p>
      </w:tc>
      <w:tc>
        <w:tcPr>
          <w:tcW w:w="2500" w:type="pct"/>
        </w:tcPr>
        <w:p w14:paraId="24091BCD" w14:textId="6B1D700E" w:rsidR="001C687E" w:rsidRDefault="00F33556" w:rsidP="00C46210">
          <w:pPr>
            <w:pStyle w:val="ASDEFCONHeaderFooterRight"/>
          </w:pPr>
          <w:r>
            <w:fldChar w:fldCharType="begin"/>
          </w:r>
          <w:r>
            <w:instrText xml:space="preserve"> DOCPROPERTY  Title  \* MERGEFORMAT </w:instrText>
          </w:r>
          <w:r>
            <w:fldChar w:fldCharType="separate"/>
          </w:r>
          <w:r>
            <w:t>DSD-ENG-SW</w:t>
          </w:r>
          <w:r>
            <w:fldChar w:fldCharType="end"/>
          </w:r>
          <w:r w:rsidR="001C687E">
            <w:t>-</w:t>
          </w:r>
          <w:r>
            <w:fldChar w:fldCharType="begin"/>
          </w:r>
          <w:r>
            <w:instrText xml:space="preserve"> DOCPROPERTY  Version  \* MERGEFORMAT </w:instrText>
          </w:r>
          <w:r>
            <w:fldChar w:fldCharType="separate"/>
          </w:r>
          <w:r>
            <w:t>V5.3</w:t>
          </w:r>
          <w:r>
            <w:fldChar w:fldCharType="end"/>
          </w:r>
        </w:p>
      </w:tc>
    </w:tr>
  </w:tbl>
  <w:p w14:paraId="19B6D6DC" w14:textId="77777777" w:rsidR="001C687E" w:rsidRPr="00EA39AD" w:rsidRDefault="001C687E" w:rsidP="00EA39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pStyle w:val="Heading9"/>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9"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2"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822A8C"/>
    <w:multiLevelType w:val="multilevel"/>
    <w:tmpl w:val="64AA3526"/>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0"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4"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5"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0" w15:restartNumberingAfterBreak="0">
    <w:nsid w:val="74BE6B81"/>
    <w:multiLevelType w:val="multilevel"/>
    <w:tmpl w:val="E27064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76DD3F01"/>
    <w:multiLevelType w:val="multilevel"/>
    <w:tmpl w:val="5606A32E"/>
    <w:lvl w:ilvl="0">
      <w:start w:val="6"/>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2"/>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lvlText w:val="%1.%2.%5"/>
      <w:lvlJc w:val="left"/>
      <w:pPr>
        <w:tabs>
          <w:tab w:val="num" w:pos="907"/>
        </w:tabs>
        <w:ind w:left="907" w:hanging="907"/>
      </w:pPr>
      <w:rPr>
        <w:rFonts w:hint="default"/>
      </w:rPr>
    </w:lvl>
    <w:lvl w:ilvl="5">
      <w:start w:val="1"/>
      <w:numFmt w:val="decimal"/>
      <w:pStyle w:val="TextLevel4"/>
      <w:lvlText w:val="%1.%2.%4.%6"/>
      <w:lvlJc w:val="left"/>
      <w:pPr>
        <w:tabs>
          <w:tab w:val="num" w:pos="907"/>
        </w:tabs>
        <w:ind w:left="907" w:hanging="907"/>
      </w:pPr>
      <w:rPr>
        <w:rFonts w:hint="default"/>
      </w:rPr>
    </w:lvl>
    <w:lvl w:ilvl="6">
      <w:start w:val="1"/>
      <w:numFmt w:val="lowerLetter"/>
      <w:lvlText w:val="%7."/>
      <w:lvlJc w:val="left"/>
      <w:pPr>
        <w:tabs>
          <w:tab w:val="num" w:pos="1440"/>
        </w:tabs>
        <w:ind w:left="1440" w:hanging="533"/>
      </w:pPr>
      <w:rPr>
        <w:rFonts w:hint="default"/>
      </w:rPr>
    </w:lvl>
    <w:lvl w:ilvl="7">
      <w:start w:val="1"/>
      <w:numFmt w:val="lowerRoman"/>
      <w:pStyle w:val="sspara"/>
      <w:lvlText w:val="(%8)"/>
      <w:lvlJc w:val="left"/>
      <w:pPr>
        <w:tabs>
          <w:tab w:val="num" w:pos="2160"/>
        </w:tabs>
        <w:ind w:left="2016" w:hanging="576"/>
      </w:pPr>
      <w:rPr>
        <w:rFonts w:hint="default"/>
      </w:rPr>
    </w:lvl>
    <w:lvl w:ilvl="8">
      <w:start w:val="1"/>
      <w:numFmt w:val="lowerLetter"/>
      <w:pStyle w:val="ssspara"/>
      <w:lvlText w:val="(%9)"/>
      <w:lvlJc w:val="left"/>
      <w:pPr>
        <w:tabs>
          <w:tab w:val="num" w:pos="2448"/>
        </w:tabs>
        <w:ind w:left="2448" w:hanging="432"/>
      </w:pPr>
      <w:rPr>
        <w:rFonts w:hint="default"/>
      </w:rPr>
    </w:lvl>
  </w:abstractNum>
  <w:abstractNum w:abstractNumId="52"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5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37"/>
  </w:num>
  <w:num w:numId="3">
    <w:abstractNumId w:val="51"/>
  </w:num>
  <w:num w:numId="4">
    <w:abstractNumId w:val="49"/>
  </w:num>
  <w:num w:numId="5">
    <w:abstractNumId w:val="29"/>
  </w:num>
  <w:num w:numId="6">
    <w:abstractNumId w:val="20"/>
  </w:num>
  <w:num w:numId="7">
    <w:abstractNumId w:val="2"/>
  </w:num>
  <w:num w:numId="8">
    <w:abstractNumId w:val="23"/>
  </w:num>
  <w:num w:numId="9">
    <w:abstractNumId w:val="14"/>
  </w:num>
  <w:num w:numId="10">
    <w:abstractNumId w:val="26"/>
  </w:num>
  <w:num w:numId="11">
    <w:abstractNumId w:val="15"/>
  </w:num>
  <w:num w:numId="12">
    <w:abstractNumId w:val="6"/>
  </w:num>
  <w:num w:numId="13">
    <w:abstractNumId w:val="9"/>
  </w:num>
  <w:num w:numId="14">
    <w:abstractNumId w:val="31"/>
  </w:num>
  <w:num w:numId="15">
    <w:abstractNumId w:val="44"/>
  </w:num>
  <w:num w:numId="16">
    <w:abstractNumId w:val="4"/>
  </w:num>
  <w:num w:numId="17">
    <w:abstractNumId w:val="36"/>
  </w:num>
  <w:num w:numId="18">
    <w:abstractNumId w:val="25"/>
  </w:num>
  <w:num w:numId="19">
    <w:abstractNumId w:val="34"/>
  </w:num>
  <w:num w:numId="20">
    <w:abstractNumId w:val="32"/>
    <w:lvlOverride w:ilvl="0">
      <w:startOverride w:val="1"/>
    </w:lvlOverride>
  </w:num>
  <w:num w:numId="21">
    <w:abstractNumId w:val="39"/>
  </w:num>
  <w:num w:numId="22">
    <w:abstractNumId w:val="39"/>
    <w:lvlOverride w:ilvl="0">
      <w:startOverride w:val="1"/>
    </w:lvlOverride>
  </w:num>
  <w:num w:numId="23">
    <w:abstractNumId w:val="52"/>
  </w:num>
  <w:num w:numId="24">
    <w:abstractNumId w:val="42"/>
  </w:num>
  <w:num w:numId="2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6"/>
  </w:num>
  <w:num w:numId="28">
    <w:abstractNumId w:val="45"/>
  </w:num>
  <w:num w:numId="29">
    <w:abstractNumId w:val="24"/>
  </w:num>
  <w:num w:numId="30">
    <w:abstractNumId w:val="33"/>
  </w:num>
  <w:num w:numId="31">
    <w:abstractNumId w:val="53"/>
  </w:num>
  <w:num w:numId="32">
    <w:abstractNumId w:val="17"/>
  </w:num>
  <w:num w:numId="33">
    <w:abstractNumId w:val="21"/>
  </w:num>
  <w:num w:numId="34">
    <w:abstractNumId w:val="55"/>
  </w:num>
  <w:num w:numId="35">
    <w:abstractNumId w:val="12"/>
  </w:num>
  <w:num w:numId="36">
    <w:abstractNumId w:val="10"/>
  </w:num>
  <w:num w:numId="37">
    <w:abstractNumId w:val="3"/>
  </w:num>
  <w:num w:numId="38">
    <w:abstractNumId w:val="7"/>
  </w:num>
  <w:num w:numId="39">
    <w:abstractNumId w:val="19"/>
  </w:num>
  <w:num w:numId="40">
    <w:abstractNumId w:val="1"/>
  </w:num>
  <w:num w:numId="41">
    <w:abstractNumId w:val="28"/>
  </w:num>
  <w:num w:numId="42">
    <w:abstractNumId w:val="47"/>
  </w:num>
  <w:num w:numId="43">
    <w:abstractNumId w:val="43"/>
  </w:num>
  <w:num w:numId="44">
    <w:abstractNumId w:val="48"/>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6"/>
  </w:num>
  <w:num w:numId="47">
    <w:abstractNumId w:val="8"/>
  </w:num>
  <w:num w:numId="48">
    <w:abstractNumId w:val="54"/>
  </w:num>
  <w:num w:numId="49">
    <w:abstractNumId w:val="18"/>
  </w:num>
  <w:num w:numId="50">
    <w:abstractNumId w:val="30"/>
  </w:num>
  <w:num w:numId="51">
    <w:abstractNumId w:val="11"/>
  </w:num>
  <w:num w:numId="52">
    <w:abstractNumId w:val="5"/>
  </w:num>
  <w:num w:numId="53">
    <w:abstractNumId w:val="34"/>
  </w:num>
  <w:num w:numId="54">
    <w:abstractNumId w:val="34"/>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5"/>
  </w:num>
  <w:num w:numId="76">
    <w:abstractNumId w:val="22"/>
  </w:num>
  <w:num w:numId="77">
    <w:abstractNumId w:val="38"/>
  </w:num>
  <w:num w:numId="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0"/>
  </w:num>
  <w:num w:numId="8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8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8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83">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84">
    <w:abstractNumId w:val="41"/>
  </w:num>
  <w:num w:numId="8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8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87">
    <w:abstractNumId w:val="2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5351"/>
    <w:rsid w:val="00001DBF"/>
    <w:rsid w:val="0000239F"/>
    <w:rsid w:val="0000261A"/>
    <w:rsid w:val="000047F4"/>
    <w:rsid w:val="0000582D"/>
    <w:rsid w:val="00006DD9"/>
    <w:rsid w:val="00011432"/>
    <w:rsid w:val="00017734"/>
    <w:rsid w:val="00017890"/>
    <w:rsid w:val="00023A5A"/>
    <w:rsid w:val="00024942"/>
    <w:rsid w:val="00030664"/>
    <w:rsid w:val="00032727"/>
    <w:rsid w:val="000365C6"/>
    <w:rsid w:val="00040832"/>
    <w:rsid w:val="00040E7A"/>
    <w:rsid w:val="000410C9"/>
    <w:rsid w:val="00041D53"/>
    <w:rsid w:val="00044FD0"/>
    <w:rsid w:val="00045692"/>
    <w:rsid w:val="00045732"/>
    <w:rsid w:val="00045B3F"/>
    <w:rsid w:val="00053563"/>
    <w:rsid w:val="000548A0"/>
    <w:rsid w:val="00054E4A"/>
    <w:rsid w:val="00060CA3"/>
    <w:rsid w:val="00064497"/>
    <w:rsid w:val="0006710E"/>
    <w:rsid w:val="00071167"/>
    <w:rsid w:val="00074389"/>
    <w:rsid w:val="00076BA8"/>
    <w:rsid w:val="00076E63"/>
    <w:rsid w:val="00082053"/>
    <w:rsid w:val="0009011D"/>
    <w:rsid w:val="000912F3"/>
    <w:rsid w:val="000915B9"/>
    <w:rsid w:val="00097CB6"/>
    <w:rsid w:val="000A0ACB"/>
    <w:rsid w:val="000A271C"/>
    <w:rsid w:val="000A526E"/>
    <w:rsid w:val="000A6F78"/>
    <w:rsid w:val="000B2E1F"/>
    <w:rsid w:val="000B4893"/>
    <w:rsid w:val="000B50C1"/>
    <w:rsid w:val="000B5105"/>
    <w:rsid w:val="000B5AB4"/>
    <w:rsid w:val="000B6404"/>
    <w:rsid w:val="000B710D"/>
    <w:rsid w:val="000B72B7"/>
    <w:rsid w:val="000B7F1C"/>
    <w:rsid w:val="000C079D"/>
    <w:rsid w:val="000C0A36"/>
    <w:rsid w:val="000C352C"/>
    <w:rsid w:val="000C734E"/>
    <w:rsid w:val="000C7AEC"/>
    <w:rsid w:val="000D6B5E"/>
    <w:rsid w:val="000E2BD4"/>
    <w:rsid w:val="000E4F7C"/>
    <w:rsid w:val="000E5055"/>
    <w:rsid w:val="000E6674"/>
    <w:rsid w:val="000F23FD"/>
    <w:rsid w:val="000F4B28"/>
    <w:rsid w:val="000F5A28"/>
    <w:rsid w:val="000F62E1"/>
    <w:rsid w:val="000F7C8C"/>
    <w:rsid w:val="00101080"/>
    <w:rsid w:val="00105EE1"/>
    <w:rsid w:val="00105F79"/>
    <w:rsid w:val="001109C0"/>
    <w:rsid w:val="00112BC8"/>
    <w:rsid w:val="00112C5A"/>
    <w:rsid w:val="001143B8"/>
    <w:rsid w:val="001151F8"/>
    <w:rsid w:val="0011629B"/>
    <w:rsid w:val="00120F82"/>
    <w:rsid w:val="00123E97"/>
    <w:rsid w:val="001265A0"/>
    <w:rsid w:val="001322AD"/>
    <w:rsid w:val="00135C26"/>
    <w:rsid w:val="0014062B"/>
    <w:rsid w:val="00152381"/>
    <w:rsid w:val="00152540"/>
    <w:rsid w:val="00155FD4"/>
    <w:rsid w:val="001604E4"/>
    <w:rsid w:val="001620CD"/>
    <w:rsid w:val="00162D44"/>
    <w:rsid w:val="0016702C"/>
    <w:rsid w:val="0016790D"/>
    <w:rsid w:val="00167E7E"/>
    <w:rsid w:val="00172373"/>
    <w:rsid w:val="00172828"/>
    <w:rsid w:val="0017555F"/>
    <w:rsid w:val="001826D9"/>
    <w:rsid w:val="001851EF"/>
    <w:rsid w:val="0018721F"/>
    <w:rsid w:val="00190595"/>
    <w:rsid w:val="001910F8"/>
    <w:rsid w:val="001A1099"/>
    <w:rsid w:val="001A1CE5"/>
    <w:rsid w:val="001A2716"/>
    <w:rsid w:val="001A4C26"/>
    <w:rsid w:val="001A553B"/>
    <w:rsid w:val="001A72CB"/>
    <w:rsid w:val="001B04C9"/>
    <w:rsid w:val="001B3AC2"/>
    <w:rsid w:val="001B5911"/>
    <w:rsid w:val="001B73BB"/>
    <w:rsid w:val="001C431E"/>
    <w:rsid w:val="001C51F1"/>
    <w:rsid w:val="001C546A"/>
    <w:rsid w:val="001C687E"/>
    <w:rsid w:val="001C7DFE"/>
    <w:rsid w:val="001D1D94"/>
    <w:rsid w:val="001D5E17"/>
    <w:rsid w:val="001D6A3D"/>
    <w:rsid w:val="001D710C"/>
    <w:rsid w:val="001D78FB"/>
    <w:rsid w:val="001E64D7"/>
    <w:rsid w:val="001F1FA4"/>
    <w:rsid w:val="001F2AB8"/>
    <w:rsid w:val="002000B9"/>
    <w:rsid w:val="00201962"/>
    <w:rsid w:val="002021C2"/>
    <w:rsid w:val="00204203"/>
    <w:rsid w:val="00206471"/>
    <w:rsid w:val="0021223F"/>
    <w:rsid w:val="00212261"/>
    <w:rsid w:val="0021300C"/>
    <w:rsid w:val="00222401"/>
    <w:rsid w:val="0022719D"/>
    <w:rsid w:val="00227A6F"/>
    <w:rsid w:val="00233A66"/>
    <w:rsid w:val="0023500A"/>
    <w:rsid w:val="00236301"/>
    <w:rsid w:val="00236AF5"/>
    <w:rsid w:val="00236B73"/>
    <w:rsid w:val="00240A32"/>
    <w:rsid w:val="00240EF2"/>
    <w:rsid w:val="002429D8"/>
    <w:rsid w:val="00243567"/>
    <w:rsid w:val="00246705"/>
    <w:rsid w:val="00247E0E"/>
    <w:rsid w:val="0025167B"/>
    <w:rsid w:val="002516BB"/>
    <w:rsid w:val="00253242"/>
    <w:rsid w:val="00255B32"/>
    <w:rsid w:val="002567EF"/>
    <w:rsid w:val="0026027A"/>
    <w:rsid w:val="00260399"/>
    <w:rsid w:val="00260934"/>
    <w:rsid w:val="00264683"/>
    <w:rsid w:val="00264720"/>
    <w:rsid w:val="0026615F"/>
    <w:rsid w:val="002811DC"/>
    <w:rsid w:val="0028384A"/>
    <w:rsid w:val="0028716B"/>
    <w:rsid w:val="00287A98"/>
    <w:rsid w:val="002912AC"/>
    <w:rsid w:val="002925F4"/>
    <w:rsid w:val="002A4BA7"/>
    <w:rsid w:val="002A585B"/>
    <w:rsid w:val="002A7DFC"/>
    <w:rsid w:val="002B4172"/>
    <w:rsid w:val="002C0081"/>
    <w:rsid w:val="002C1338"/>
    <w:rsid w:val="002C1F65"/>
    <w:rsid w:val="002C3397"/>
    <w:rsid w:val="002C432A"/>
    <w:rsid w:val="002C4411"/>
    <w:rsid w:val="002C4E1E"/>
    <w:rsid w:val="002D2CD0"/>
    <w:rsid w:val="002D4A87"/>
    <w:rsid w:val="002D6817"/>
    <w:rsid w:val="002F2780"/>
    <w:rsid w:val="00302326"/>
    <w:rsid w:val="00304E3E"/>
    <w:rsid w:val="003065D6"/>
    <w:rsid w:val="00310F93"/>
    <w:rsid w:val="003117C7"/>
    <w:rsid w:val="003126A9"/>
    <w:rsid w:val="003135BC"/>
    <w:rsid w:val="0031483B"/>
    <w:rsid w:val="00314FEF"/>
    <w:rsid w:val="003172D5"/>
    <w:rsid w:val="00320DD5"/>
    <w:rsid w:val="00321B5A"/>
    <w:rsid w:val="00324514"/>
    <w:rsid w:val="00326F4C"/>
    <w:rsid w:val="00327282"/>
    <w:rsid w:val="003279A2"/>
    <w:rsid w:val="00327EBD"/>
    <w:rsid w:val="00330DEB"/>
    <w:rsid w:val="003327FD"/>
    <w:rsid w:val="0033491C"/>
    <w:rsid w:val="00343BE7"/>
    <w:rsid w:val="00352C59"/>
    <w:rsid w:val="003546A0"/>
    <w:rsid w:val="003614E9"/>
    <w:rsid w:val="00364106"/>
    <w:rsid w:val="00366F36"/>
    <w:rsid w:val="00367CAE"/>
    <w:rsid w:val="00372C75"/>
    <w:rsid w:val="00374B91"/>
    <w:rsid w:val="00374D87"/>
    <w:rsid w:val="0038193B"/>
    <w:rsid w:val="0038281F"/>
    <w:rsid w:val="00385FB2"/>
    <w:rsid w:val="003877AD"/>
    <w:rsid w:val="003905A2"/>
    <w:rsid w:val="00390964"/>
    <w:rsid w:val="00394C85"/>
    <w:rsid w:val="00394CE1"/>
    <w:rsid w:val="00395493"/>
    <w:rsid w:val="003966B9"/>
    <w:rsid w:val="00397C2D"/>
    <w:rsid w:val="003A07C3"/>
    <w:rsid w:val="003A0D8D"/>
    <w:rsid w:val="003A2428"/>
    <w:rsid w:val="003A3A95"/>
    <w:rsid w:val="003B0059"/>
    <w:rsid w:val="003B1E86"/>
    <w:rsid w:val="003B258D"/>
    <w:rsid w:val="003B45C9"/>
    <w:rsid w:val="003B46FC"/>
    <w:rsid w:val="003B696F"/>
    <w:rsid w:val="003B75C4"/>
    <w:rsid w:val="003B7ADC"/>
    <w:rsid w:val="003C0D9D"/>
    <w:rsid w:val="003C21F4"/>
    <w:rsid w:val="003C259E"/>
    <w:rsid w:val="003C2CE8"/>
    <w:rsid w:val="003C4985"/>
    <w:rsid w:val="003C4B43"/>
    <w:rsid w:val="003C4E01"/>
    <w:rsid w:val="003D1AC9"/>
    <w:rsid w:val="003D4713"/>
    <w:rsid w:val="003E0DDE"/>
    <w:rsid w:val="003E2BB8"/>
    <w:rsid w:val="003E46F0"/>
    <w:rsid w:val="003E5231"/>
    <w:rsid w:val="003E7D88"/>
    <w:rsid w:val="003F109D"/>
    <w:rsid w:val="003F2EFC"/>
    <w:rsid w:val="003F5211"/>
    <w:rsid w:val="003F5655"/>
    <w:rsid w:val="003F6197"/>
    <w:rsid w:val="003F6D24"/>
    <w:rsid w:val="004063D5"/>
    <w:rsid w:val="00415A69"/>
    <w:rsid w:val="004176B2"/>
    <w:rsid w:val="00417DFA"/>
    <w:rsid w:val="00420278"/>
    <w:rsid w:val="00421300"/>
    <w:rsid w:val="00424DAC"/>
    <w:rsid w:val="004250C5"/>
    <w:rsid w:val="0042672A"/>
    <w:rsid w:val="004349C3"/>
    <w:rsid w:val="0044066B"/>
    <w:rsid w:val="00442A1E"/>
    <w:rsid w:val="0045058C"/>
    <w:rsid w:val="0045081E"/>
    <w:rsid w:val="00450A8F"/>
    <w:rsid w:val="00452005"/>
    <w:rsid w:val="0045488B"/>
    <w:rsid w:val="00454A84"/>
    <w:rsid w:val="004612D5"/>
    <w:rsid w:val="00461439"/>
    <w:rsid w:val="004615DE"/>
    <w:rsid w:val="00465E3B"/>
    <w:rsid w:val="00466AF9"/>
    <w:rsid w:val="00470847"/>
    <w:rsid w:val="00473D90"/>
    <w:rsid w:val="00480051"/>
    <w:rsid w:val="00481E00"/>
    <w:rsid w:val="00482CED"/>
    <w:rsid w:val="00485B14"/>
    <w:rsid w:val="0048717C"/>
    <w:rsid w:val="0048791E"/>
    <w:rsid w:val="00491CB8"/>
    <w:rsid w:val="00492FFD"/>
    <w:rsid w:val="004939E2"/>
    <w:rsid w:val="00495988"/>
    <w:rsid w:val="004A060D"/>
    <w:rsid w:val="004A24BF"/>
    <w:rsid w:val="004A3714"/>
    <w:rsid w:val="004A4A20"/>
    <w:rsid w:val="004A5F8B"/>
    <w:rsid w:val="004A6CE7"/>
    <w:rsid w:val="004A6EB9"/>
    <w:rsid w:val="004B230E"/>
    <w:rsid w:val="004B2977"/>
    <w:rsid w:val="004B374C"/>
    <w:rsid w:val="004B37F2"/>
    <w:rsid w:val="004B5477"/>
    <w:rsid w:val="004B61FC"/>
    <w:rsid w:val="004C15EF"/>
    <w:rsid w:val="004D1AEE"/>
    <w:rsid w:val="004D47DD"/>
    <w:rsid w:val="004D502E"/>
    <w:rsid w:val="004E08CC"/>
    <w:rsid w:val="004E2881"/>
    <w:rsid w:val="004F1A00"/>
    <w:rsid w:val="004F3AF3"/>
    <w:rsid w:val="004F7EF6"/>
    <w:rsid w:val="00502FA1"/>
    <w:rsid w:val="0050417A"/>
    <w:rsid w:val="0050584C"/>
    <w:rsid w:val="005071D1"/>
    <w:rsid w:val="0051030B"/>
    <w:rsid w:val="00510F48"/>
    <w:rsid w:val="00511AC8"/>
    <w:rsid w:val="00514329"/>
    <w:rsid w:val="00514FFB"/>
    <w:rsid w:val="005155FD"/>
    <w:rsid w:val="0051560E"/>
    <w:rsid w:val="005207DF"/>
    <w:rsid w:val="005241F8"/>
    <w:rsid w:val="00532A2F"/>
    <w:rsid w:val="00536CBF"/>
    <w:rsid w:val="005372E9"/>
    <w:rsid w:val="00540FBA"/>
    <w:rsid w:val="0054591D"/>
    <w:rsid w:val="00545D38"/>
    <w:rsid w:val="005475AA"/>
    <w:rsid w:val="0055514A"/>
    <w:rsid w:val="00555159"/>
    <w:rsid w:val="005554D8"/>
    <w:rsid w:val="00556240"/>
    <w:rsid w:val="005566DE"/>
    <w:rsid w:val="00561749"/>
    <w:rsid w:val="00561B97"/>
    <w:rsid w:val="00562D04"/>
    <w:rsid w:val="0056614A"/>
    <w:rsid w:val="0056689D"/>
    <w:rsid w:val="00567EB8"/>
    <w:rsid w:val="00577EE6"/>
    <w:rsid w:val="0058638F"/>
    <w:rsid w:val="00586704"/>
    <w:rsid w:val="00591BC6"/>
    <w:rsid w:val="00592CC7"/>
    <w:rsid w:val="00592CC8"/>
    <w:rsid w:val="00596768"/>
    <w:rsid w:val="005A019E"/>
    <w:rsid w:val="005A369C"/>
    <w:rsid w:val="005A3A8C"/>
    <w:rsid w:val="005A3C9A"/>
    <w:rsid w:val="005C49C2"/>
    <w:rsid w:val="005C5487"/>
    <w:rsid w:val="005D64F0"/>
    <w:rsid w:val="005D6E24"/>
    <w:rsid w:val="005E4DDB"/>
    <w:rsid w:val="005E7E62"/>
    <w:rsid w:val="005F0C00"/>
    <w:rsid w:val="005F4780"/>
    <w:rsid w:val="005F524B"/>
    <w:rsid w:val="0060069E"/>
    <w:rsid w:val="0060347A"/>
    <w:rsid w:val="00603DBB"/>
    <w:rsid w:val="00604560"/>
    <w:rsid w:val="00611809"/>
    <w:rsid w:val="00620446"/>
    <w:rsid w:val="00624426"/>
    <w:rsid w:val="00624672"/>
    <w:rsid w:val="006264FB"/>
    <w:rsid w:val="0063023E"/>
    <w:rsid w:val="00632B04"/>
    <w:rsid w:val="00634A01"/>
    <w:rsid w:val="00636682"/>
    <w:rsid w:val="00636DA1"/>
    <w:rsid w:val="00641A9B"/>
    <w:rsid w:val="006450EA"/>
    <w:rsid w:val="0064534C"/>
    <w:rsid w:val="006453B4"/>
    <w:rsid w:val="0065345C"/>
    <w:rsid w:val="00653F5A"/>
    <w:rsid w:val="00654248"/>
    <w:rsid w:val="006542A9"/>
    <w:rsid w:val="00655418"/>
    <w:rsid w:val="0066063B"/>
    <w:rsid w:val="00663207"/>
    <w:rsid w:val="00663387"/>
    <w:rsid w:val="00663957"/>
    <w:rsid w:val="00664717"/>
    <w:rsid w:val="00664B2C"/>
    <w:rsid w:val="00667702"/>
    <w:rsid w:val="00670F90"/>
    <w:rsid w:val="0067125C"/>
    <w:rsid w:val="00671873"/>
    <w:rsid w:val="00672D83"/>
    <w:rsid w:val="00673CF2"/>
    <w:rsid w:val="00675F89"/>
    <w:rsid w:val="0068159C"/>
    <w:rsid w:val="0068270F"/>
    <w:rsid w:val="006845A5"/>
    <w:rsid w:val="00686486"/>
    <w:rsid w:val="0068666C"/>
    <w:rsid w:val="00687C9C"/>
    <w:rsid w:val="0069148E"/>
    <w:rsid w:val="00693935"/>
    <w:rsid w:val="00694DA5"/>
    <w:rsid w:val="00695257"/>
    <w:rsid w:val="00695CA6"/>
    <w:rsid w:val="006966A9"/>
    <w:rsid w:val="00696A38"/>
    <w:rsid w:val="006A08A3"/>
    <w:rsid w:val="006A5897"/>
    <w:rsid w:val="006A7CD3"/>
    <w:rsid w:val="006B1CA2"/>
    <w:rsid w:val="006B34DE"/>
    <w:rsid w:val="006B36F6"/>
    <w:rsid w:val="006B383A"/>
    <w:rsid w:val="006B3E5F"/>
    <w:rsid w:val="006B4511"/>
    <w:rsid w:val="006B4718"/>
    <w:rsid w:val="006B4F8E"/>
    <w:rsid w:val="006B5CF1"/>
    <w:rsid w:val="006B61E4"/>
    <w:rsid w:val="006B6A45"/>
    <w:rsid w:val="006B7A7C"/>
    <w:rsid w:val="006B7CEE"/>
    <w:rsid w:val="006B7F02"/>
    <w:rsid w:val="006C14BD"/>
    <w:rsid w:val="006C1D20"/>
    <w:rsid w:val="006D1EEF"/>
    <w:rsid w:val="006D4C91"/>
    <w:rsid w:val="006D58A2"/>
    <w:rsid w:val="006E07B3"/>
    <w:rsid w:val="006F21EA"/>
    <w:rsid w:val="006F3190"/>
    <w:rsid w:val="006F45FA"/>
    <w:rsid w:val="006F5A69"/>
    <w:rsid w:val="006F5E55"/>
    <w:rsid w:val="006F6214"/>
    <w:rsid w:val="006F7A76"/>
    <w:rsid w:val="00701EB5"/>
    <w:rsid w:val="00711ECD"/>
    <w:rsid w:val="00714E38"/>
    <w:rsid w:val="00715344"/>
    <w:rsid w:val="00715897"/>
    <w:rsid w:val="00715A72"/>
    <w:rsid w:val="00716561"/>
    <w:rsid w:val="007267C4"/>
    <w:rsid w:val="007306E2"/>
    <w:rsid w:val="007323A1"/>
    <w:rsid w:val="00733316"/>
    <w:rsid w:val="00733A2C"/>
    <w:rsid w:val="007350E0"/>
    <w:rsid w:val="00735504"/>
    <w:rsid w:val="007372FA"/>
    <w:rsid w:val="00737437"/>
    <w:rsid w:val="007402B7"/>
    <w:rsid w:val="00742681"/>
    <w:rsid w:val="0074311E"/>
    <w:rsid w:val="00743871"/>
    <w:rsid w:val="007448A5"/>
    <w:rsid w:val="00745C5A"/>
    <w:rsid w:val="00745E5A"/>
    <w:rsid w:val="00746FAA"/>
    <w:rsid w:val="00752101"/>
    <w:rsid w:val="00753435"/>
    <w:rsid w:val="00753ACC"/>
    <w:rsid w:val="00757A0C"/>
    <w:rsid w:val="0076156A"/>
    <w:rsid w:val="00761F7E"/>
    <w:rsid w:val="00762004"/>
    <w:rsid w:val="00763319"/>
    <w:rsid w:val="007656FD"/>
    <w:rsid w:val="00766EB1"/>
    <w:rsid w:val="00767A2D"/>
    <w:rsid w:val="00777A3D"/>
    <w:rsid w:val="007810FF"/>
    <w:rsid w:val="007812B1"/>
    <w:rsid w:val="00782AB4"/>
    <w:rsid w:val="007839A1"/>
    <w:rsid w:val="00785575"/>
    <w:rsid w:val="00786833"/>
    <w:rsid w:val="00792A4A"/>
    <w:rsid w:val="00794385"/>
    <w:rsid w:val="007948E0"/>
    <w:rsid w:val="007974AE"/>
    <w:rsid w:val="007A362E"/>
    <w:rsid w:val="007A4F2C"/>
    <w:rsid w:val="007A54AB"/>
    <w:rsid w:val="007B1D64"/>
    <w:rsid w:val="007B2F17"/>
    <w:rsid w:val="007C1259"/>
    <w:rsid w:val="007C1865"/>
    <w:rsid w:val="007C3A1B"/>
    <w:rsid w:val="007C455C"/>
    <w:rsid w:val="007C79CC"/>
    <w:rsid w:val="007D7D5F"/>
    <w:rsid w:val="007E4A50"/>
    <w:rsid w:val="007E63B3"/>
    <w:rsid w:val="007E7C3C"/>
    <w:rsid w:val="007F06A7"/>
    <w:rsid w:val="007F0D76"/>
    <w:rsid w:val="007F1E6C"/>
    <w:rsid w:val="007F522D"/>
    <w:rsid w:val="007F75E5"/>
    <w:rsid w:val="008005A4"/>
    <w:rsid w:val="00801666"/>
    <w:rsid w:val="00804A41"/>
    <w:rsid w:val="00806F86"/>
    <w:rsid w:val="008159C5"/>
    <w:rsid w:val="0082082B"/>
    <w:rsid w:val="00823390"/>
    <w:rsid w:val="00823B3D"/>
    <w:rsid w:val="00824970"/>
    <w:rsid w:val="00830202"/>
    <w:rsid w:val="00834547"/>
    <w:rsid w:val="00842980"/>
    <w:rsid w:val="00844311"/>
    <w:rsid w:val="00853E24"/>
    <w:rsid w:val="00854EEE"/>
    <w:rsid w:val="00855F79"/>
    <w:rsid w:val="0085639F"/>
    <w:rsid w:val="0085691E"/>
    <w:rsid w:val="00856EB4"/>
    <w:rsid w:val="0086321C"/>
    <w:rsid w:val="00863BE7"/>
    <w:rsid w:val="00864066"/>
    <w:rsid w:val="00870026"/>
    <w:rsid w:val="00870A58"/>
    <w:rsid w:val="00875F8C"/>
    <w:rsid w:val="008762AA"/>
    <w:rsid w:val="00877E27"/>
    <w:rsid w:val="008800C0"/>
    <w:rsid w:val="0088074B"/>
    <w:rsid w:val="00884C2F"/>
    <w:rsid w:val="008868F0"/>
    <w:rsid w:val="00886F2B"/>
    <w:rsid w:val="008901EF"/>
    <w:rsid w:val="00890B70"/>
    <w:rsid w:val="008921AB"/>
    <w:rsid w:val="008931C4"/>
    <w:rsid w:val="008972F8"/>
    <w:rsid w:val="00897AAA"/>
    <w:rsid w:val="008A1557"/>
    <w:rsid w:val="008A522F"/>
    <w:rsid w:val="008A799B"/>
    <w:rsid w:val="008B0395"/>
    <w:rsid w:val="008B0B50"/>
    <w:rsid w:val="008B0B86"/>
    <w:rsid w:val="008B1D87"/>
    <w:rsid w:val="008B270F"/>
    <w:rsid w:val="008B37B2"/>
    <w:rsid w:val="008C3955"/>
    <w:rsid w:val="008D1679"/>
    <w:rsid w:val="008D5820"/>
    <w:rsid w:val="008D6EA2"/>
    <w:rsid w:val="008D70C8"/>
    <w:rsid w:val="008D7D86"/>
    <w:rsid w:val="008E0407"/>
    <w:rsid w:val="008E6709"/>
    <w:rsid w:val="008F0603"/>
    <w:rsid w:val="008F17EA"/>
    <w:rsid w:val="008F652A"/>
    <w:rsid w:val="008F6FEF"/>
    <w:rsid w:val="00903D12"/>
    <w:rsid w:val="0090698A"/>
    <w:rsid w:val="00907C2C"/>
    <w:rsid w:val="009237F5"/>
    <w:rsid w:val="009245D9"/>
    <w:rsid w:val="00927ED3"/>
    <w:rsid w:val="0093354C"/>
    <w:rsid w:val="0094143C"/>
    <w:rsid w:val="0094719A"/>
    <w:rsid w:val="00947DB9"/>
    <w:rsid w:val="0095317C"/>
    <w:rsid w:val="009546BC"/>
    <w:rsid w:val="00955351"/>
    <w:rsid w:val="0095696D"/>
    <w:rsid w:val="009578FE"/>
    <w:rsid w:val="00962B7E"/>
    <w:rsid w:val="0096377D"/>
    <w:rsid w:val="00975E5C"/>
    <w:rsid w:val="00976275"/>
    <w:rsid w:val="0098072B"/>
    <w:rsid w:val="00981613"/>
    <w:rsid w:val="00990D0E"/>
    <w:rsid w:val="00993FAB"/>
    <w:rsid w:val="009A0C64"/>
    <w:rsid w:val="009A13CF"/>
    <w:rsid w:val="009A25D4"/>
    <w:rsid w:val="009A4020"/>
    <w:rsid w:val="009B28B1"/>
    <w:rsid w:val="009B67F3"/>
    <w:rsid w:val="009C1960"/>
    <w:rsid w:val="009C2E4C"/>
    <w:rsid w:val="009C3BC7"/>
    <w:rsid w:val="009C59A1"/>
    <w:rsid w:val="009D0C7B"/>
    <w:rsid w:val="009D1095"/>
    <w:rsid w:val="009D1472"/>
    <w:rsid w:val="009D2CCC"/>
    <w:rsid w:val="009D32A5"/>
    <w:rsid w:val="009D7B44"/>
    <w:rsid w:val="009E064C"/>
    <w:rsid w:val="009E08C6"/>
    <w:rsid w:val="009E15E2"/>
    <w:rsid w:val="009E7DCB"/>
    <w:rsid w:val="009F7BA7"/>
    <w:rsid w:val="00A02EDD"/>
    <w:rsid w:val="00A07854"/>
    <w:rsid w:val="00A10AAC"/>
    <w:rsid w:val="00A20269"/>
    <w:rsid w:val="00A20FD1"/>
    <w:rsid w:val="00A218B8"/>
    <w:rsid w:val="00A21BB5"/>
    <w:rsid w:val="00A22277"/>
    <w:rsid w:val="00A23810"/>
    <w:rsid w:val="00A245ED"/>
    <w:rsid w:val="00A2640D"/>
    <w:rsid w:val="00A27DBC"/>
    <w:rsid w:val="00A33B15"/>
    <w:rsid w:val="00A40C12"/>
    <w:rsid w:val="00A413AE"/>
    <w:rsid w:val="00A41DE3"/>
    <w:rsid w:val="00A43C24"/>
    <w:rsid w:val="00A46BDE"/>
    <w:rsid w:val="00A47206"/>
    <w:rsid w:val="00A5390E"/>
    <w:rsid w:val="00A54695"/>
    <w:rsid w:val="00A6200A"/>
    <w:rsid w:val="00A65188"/>
    <w:rsid w:val="00A7194B"/>
    <w:rsid w:val="00A71A12"/>
    <w:rsid w:val="00A72374"/>
    <w:rsid w:val="00A83837"/>
    <w:rsid w:val="00A840ED"/>
    <w:rsid w:val="00A8457E"/>
    <w:rsid w:val="00A915E3"/>
    <w:rsid w:val="00A9348B"/>
    <w:rsid w:val="00A94664"/>
    <w:rsid w:val="00A953BF"/>
    <w:rsid w:val="00A9540A"/>
    <w:rsid w:val="00AA0A62"/>
    <w:rsid w:val="00AA2D59"/>
    <w:rsid w:val="00AA3D21"/>
    <w:rsid w:val="00AA44F6"/>
    <w:rsid w:val="00AA6D2D"/>
    <w:rsid w:val="00AB1BBE"/>
    <w:rsid w:val="00AB31A8"/>
    <w:rsid w:val="00AB6569"/>
    <w:rsid w:val="00AB6AF7"/>
    <w:rsid w:val="00AB779B"/>
    <w:rsid w:val="00AB7E8E"/>
    <w:rsid w:val="00AC24D7"/>
    <w:rsid w:val="00AC3661"/>
    <w:rsid w:val="00AC47C3"/>
    <w:rsid w:val="00AC7ED8"/>
    <w:rsid w:val="00AD0D15"/>
    <w:rsid w:val="00AD0EDF"/>
    <w:rsid w:val="00AD3F1E"/>
    <w:rsid w:val="00AD4287"/>
    <w:rsid w:val="00AD59F0"/>
    <w:rsid w:val="00AD6533"/>
    <w:rsid w:val="00AD7874"/>
    <w:rsid w:val="00AE1879"/>
    <w:rsid w:val="00B0028B"/>
    <w:rsid w:val="00B145D8"/>
    <w:rsid w:val="00B15EC0"/>
    <w:rsid w:val="00B219EB"/>
    <w:rsid w:val="00B247B2"/>
    <w:rsid w:val="00B248A0"/>
    <w:rsid w:val="00B33ACE"/>
    <w:rsid w:val="00B35437"/>
    <w:rsid w:val="00B402D0"/>
    <w:rsid w:val="00B50B52"/>
    <w:rsid w:val="00B576B4"/>
    <w:rsid w:val="00B60F58"/>
    <w:rsid w:val="00B718AD"/>
    <w:rsid w:val="00B754DE"/>
    <w:rsid w:val="00B755C8"/>
    <w:rsid w:val="00B75F87"/>
    <w:rsid w:val="00B76888"/>
    <w:rsid w:val="00B768D6"/>
    <w:rsid w:val="00B76A0A"/>
    <w:rsid w:val="00B76AEA"/>
    <w:rsid w:val="00B7744A"/>
    <w:rsid w:val="00B77E32"/>
    <w:rsid w:val="00B811FC"/>
    <w:rsid w:val="00B834AC"/>
    <w:rsid w:val="00B8558C"/>
    <w:rsid w:val="00B939EF"/>
    <w:rsid w:val="00B94F1F"/>
    <w:rsid w:val="00B9507E"/>
    <w:rsid w:val="00BA2D15"/>
    <w:rsid w:val="00BA4A04"/>
    <w:rsid w:val="00BA5E3A"/>
    <w:rsid w:val="00BB1B0E"/>
    <w:rsid w:val="00BB62A2"/>
    <w:rsid w:val="00BB6F47"/>
    <w:rsid w:val="00BC33F7"/>
    <w:rsid w:val="00BC4521"/>
    <w:rsid w:val="00BC4C36"/>
    <w:rsid w:val="00BD106F"/>
    <w:rsid w:val="00BD227A"/>
    <w:rsid w:val="00BD2483"/>
    <w:rsid w:val="00BD2B56"/>
    <w:rsid w:val="00BD3DEE"/>
    <w:rsid w:val="00BD4320"/>
    <w:rsid w:val="00BD7353"/>
    <w:rsid w:val="00BE0D8D"/>
    <w:rsid w:val="00BE3C9F"/>
    <w:rsid w:val="00BE47D8"/>
    <w:rsid w:val="00BE4857"/>
    <w:rsid w:val="00BF260B"/>
    <w:rsid w:val="00BF4D7B"/>
    <w:rsid w:val="00BF5632"/>
    <w:rsid w:val="00C0014A"/>
    <w:rsid w:val="00C02A4F"/>
    <w:rsid w:val="00C04F64"/>
    <w:rsid w:val="00C05969"/>
    <w:rsid w:val="00C07D18"/>
    <w:rsid w:val="00C15654"/>
    <w:rsid w:val="00C20034"/>
    <w:rsid w:val="00C2003A"/>
    <w:rsid w:val="00C20481"/>
    <w:rsid w:val="00C220A1"/>
    <w:rsid w:val="00C22AE1"/>
    <w:rsid w:val="00C24447"/>
    <w:rsid w:val="00C24FFC"/>
    <w:rsid w:val="00C2502B"/>
    <w:rsid w:val="00C27D73"/>
    <w:rsid w:val="00C27DE3"/>
    <w:rsid w:val="00C31BE7"/>
    <w:rsid w:val="00C376B6"/>
    <w:rsid w:val="00C42081"/>
    <w:rsid w:val="00C42E9A"/>
    <w:rsid w:val="00C456D4"/>
    <w:rsid w:val="00C46210"/>
    <w:rsid w:val="00C4692D"/>
    <w:rsid w:val="00C46C77"/>
    <w:rsid w:val="00C502E2"/>
    <w:rsid w:val="00C524C4"/>
    <w:rsid w:val="00C53CF0"/>
    <w:rsid w:val="00C54E32"/>
    <w:rsid w:val="00C5570D"/>
    <w:rsid w:val="00C55D76"/>
    <w:rsid w:val="00C613C4"/>
    <w:rsid w:val="00C6207C"/>
    <w:rsid w:val="00C66716"/>
    <w:rsid w:val="00C6777D"/>
    <w:rsid w:val="00C679DD"/>
    <w:rsid w:val="00C67F49"/>
    <w:rsid w:val="00C70795"/>
    <w:rsid w:val="00C72458"/>
    <w:rsid w:val="00C72949"/>
    <w:rsid w:val="00C734D8"/>
    <w:rsid w:val="00C80E91"/>
    <w:rsid w:val="00C83169"/>
    <w:rsid w:val="00C83C12"/>
    <w:rsid w:val="00C84132"/>
    <w:rsid w:val="00C87FE6"/>
    <w:rsid w:val="00C90FB5"/>
    <w:rsid w:val="00C9193C"/>
    <w:rsid w:val="00C92A93"/>
    <w:rsid w:val="00C92CCD"/>
    <w:rsid w:val="00C96267"/>
    <w:rsid w:val="00C96E45"/>
    <w:rsid w:val="00C97FF7"/>
    <w:rsid w:val="00CA202E"/>
    <w:rsid w:val="00CA2CE1"/>
    <w:rsid w:val="00CA4839"/>
    <w:rsid w:val="00CA67C0"/>
    <w:rsid w:val="00CB1E8F"/>
    <w:rsid w:val="00CB3895"/>
    <w:rsid w:val="00CC1467"/>
    <w:rsid w:val="00CC173C"/>
    <w:rsid w:val="00CC20BC"/>
    <w:rsid w:val="00CC26F2"/>
    <w:rsid w:val="00CC3C92"/>
    <w:rsid w:val="00CD02EB"/>
    <w:rsid w:val="00CD28B3"/>
    <w:rsid w:val="00CE1F13"/>
    <w:rsid w:val="00CE2BBF"/>
    <w:rsid w:val="00CE3474"/>
    <w:rsid w:val="00CE4BFC"/>
    <w:rsid w:val="00CE5FBD"/>
    <w:rsid w:val="00CF2378"/>
    <w:rsid w:val="00CF4369"/>
    <w:rsid w:val="00CF76B0"/>
    <w:rsid w:val="00D00301"/>
    <w:rsid w:val="00D01081"/>
    <w:rsid w:val="00D0242C"/>
    <w:rsid w:val="00D05A97"/>
    <w:rsid w:val="00D10A0B"/>
    <w:rsid w:val="00D11FD9"/>
    <w:rsid w:val="00D16470"/>
    <w:rsid w:val="00D220E4"/>
    <w:rsid w:val="00D2222C"/>
    <w:rsid w:val="00D2355A"/>
    <w:rsid w:val="00D24F5F"/>
    <w:rsid w:val="00D2667A"/>
    <w:rsid w:val="00D31FBD"/>
    <w:rsid w:val="00D320B1"/>
    <w:rsid w:val="00D33174"/>
    <w:rsid w:val="00D356D2"/>
    <w:rsid w:val="00D36640"/>
    <w:rsid w:val="00D37567"/>
    <w:rsid w:val="00D4028E"/>
    <w:rsid w:val="00D407D7"/>
    <w:rsid w:val="00D41757"/>
    <w:rsid w:val="00D42E16"/>
    <w:rsid w:val="00D4616F"/>
    <w:rsid w:val="00D4646B"/>
    <w:rsid w:val="00D500A3"/>
    <w:rsid w:val="00D50D69"/>
    <w:rsid w:val="00D52763"/>
    <w:rsid w:val="00D53E60"/>
    <w:rsid w:val="00D61473"/>
    <w:rsid w:val="00D625DF"/>
    <w:rsid w:val="00D6762C"/>
    <w:rsid w:val="00D703BA"/>
    <w:rsid w:val="00D738DF"/>
    <w:rsid w:val="00D75CF4"/>
    <w:rsid w:val="00D760B8"/>
    <w:rsid w:val="00D777AC"/>
    <w:rsid w:val="00D821FD"/>
    <w:rsid w:val="00D8297E"/>
    <w:rsid w:val="00D82DB7"/>
    <w:rsid w:val="00D82E8E"/>
    <w:rsid w:val="00D83385"/>
    <w:rsid w:val="00D875A0"/>
    <w:rsid w:val="00D907C6"/>
    <w:rsid w:val="00D91259"/>
    <w:rsid w:val="00DA03BC"/>
    <w:rsid w:val="00DA062B"/>
    <w:rsid w:val="00DA44A8"/>
    <w:rsid w:val="00DA7634"/>
    <w:rsid w:val="00DB30E6"/>
    <w:rsid w:val="00DB63EA"/>
    <w:rsid w:val="00DC0DFD"/>
    <w:rsid w:val="00DC0E58"/>
    <w:rsid w:val="00DC1FA8"/>
    <w:rsid w:val="00DC2700"/>
    <w:rsid w:val="00DC63B6"/>
    <w:rsid w:val="00DD208F"/>
    <w:rsid w:val="00DD3133"/>
    <w:rsid w:val="00DD688E"/>
    <w:rsid w:val="00DE0DD0"/>
    <w:rsid w:val="00DE222F"/>
    <w:rsid w:val="00DE4D91"/>
    <w:rsid w:val="00DE50E8"/>
    <w:rsid w:val="00DE5615"/>
    <w:rsid w:val="00DE67E8"/>
    <w:rsid w:val="00DE70E1"/>
    <w:rsid w:val="00DF41BC"/>
    <w:rsid w:val="00DF521B"/>
    <w:rsid w:val="00E0151B"/>
    <w:rsid w:val="00E04E9D"/>
    <w:rsid w:val="00E051C3"/>
    <w:rsid w:val="00E12AB4"/>
    <w:rsid w:val="00E12B9E"/>
    <w:rsid w:val="00E135ED"/>
    <w:rsid w:val="00E140A8"/>
    <w:rsid w:val="00E21E57"/>
    <w:rsid w:val="00E22ABE"/>
    <w:rsid w:val="00E22B26"/>
    <w:rsid w:val="00E234B0"/>
    <w:rsid w:val="00E2386F"/>
    <w:rsid w:val="00E24DB9"/>
    <w:rsid w:val="00E26546"/>
    <w:rsid w:val="00E27F65"/>
    <w:rsid w:val="00E3144C"/>
    <w:rsid w:val="00E365F4"/>
    <w:rsid w:val="00E3712B"/>
    <w:rsid w:val="00E37AE4"/>
    <w:rsid w:val="00E37CFC"/>
    <w:rsid w:val="00E40672"/>
    <w:rsid w:val="00E43E48"/>
    <w:rsid w:val="00E443CD"/>
    <w:rsid w:val="00E450A0"/>
    <w:rsid w:val="00E451B9"/>
    <w:rsid w:val="00E460AF"/>
    <w:rsid w:val="00E4695E"/>
    <w:rsid w:val="00E4752E"/>
    <w:rsid w:val="00E53271"/>
    <w:rsid w:val="00E55229"/>
    <w:rsid w:val="00E6103B"/>
    <w:rsid w:val="00E6241A"/>
    <w:rsid w:val="00E62F31"/>
    <w:rsid w:val="00E6345A"/>
    <w:rsid w:val="00E640FE"/>
    <w:rsid w:val="00E64315"/>
    <w:rsid w:val="00E64705"/>
    <w:rsid w:val="00E64975"/>
    <w:rsid w:val="00E64B63"/>
    <w:rsid w:val="00E700EF"/>
    <w:rsid w:val="00E72634"/>
    <w:rsid w:val="00E74B93"/>
    <w:rsid w:val="00E75834"/>
    <w:rsid w:val="00E81B06"/>
    <w:rsid w:val="00E81CDB"/>
    <w:rsid w:val="00E842FE"/>
    <w:rsid w:val="00E84C9A"/>
    <w:rsid w:val="00E85FDA"/>
    <w:rsid w:val="00E87538"/>
    <w:rsid w:val="00E909F4"/>
    <w:rsid w:val="00E91F1C"/>
    <w:rsid w:val="00E926FE"/>
    <w:rsid w:val="00E95C7C"/>
    <w:rsid w:val="00E95F7F"/>
    <w:rsid w:val="00E96BB9"/>
    <w:rsid w:val="00E978BD"/>
    <w:rsid w:val="00EA14FA"/>
    <w:rsid w:val="00EA31AF"/>
    <w:rsid w:val="00EA365D"/>
    <w:rsid w:val="00EA39AD"/>
    <w:rsid w:val="00EA3C1D"/>
    <w:rsid w:val="00EA5D91"/>
    <w:rsid w:val="00EB03A2"/>
    <w:rsid w:val="00EB0C8E"/>
    <w:rsid w:val="00EB1105"/>
    <w:rsid w:val="00EB2E2D"/>
    <w:rsid w:val="00EB3320"/>
    <w:rsid w:val="00EB69DD"/>
    <w:rsid w:val="00EB6BBD"/>
    <w:rsid w:val="00EC0C82"/>
    <w:rsid w:val="00EC2EF2"/>
    <w:rsid w:val="00EC3752"/>
    <w:rsid w:val="00EC3EE8"/>
    <w:rsid w:val="00EC5449"/>
    <w:rsid w:val="00ED72DD"/>
    <w:rsid w:val="00ED783F"/>
    <w:rsid w:val="00EE0477"/>
    <w:rsid w:val="00EE080B"/>
    <w:rsid w:val="00EE0E4D"/>
    <w:rsid w:val="00EE0EAA"/>
    <w:rsid w:val="00EE3AA5"/>
    <w:rsid w:val="00EE49BC"/>
    <w:rsid w:val="00EE675A"/>
    <w:rsid w:val="00EF112A"/>
    <w:rsid w:val="00EF1D93"/>
    <w:rsid w:val="00F00A3B"/>
    <w:rsid w:val="00F00F7D"/>
    <w:rsid w:val="00F03B83"/>
    <w:rsid w:val="00F10F1D"/>
    <w:rsid w:val="00F142AE"/>
    <w:rsid w:val="00F22902"/>
    <w:rsid w:val="00F246B3"/>
    <w:rsid w:val="00F27E3B"/>
    <w:rsid w:val="00F30311"/>
    <w:rsid w:val="00F30857"/>
    <w:rsid w:val="00F30B40"/>
    <w:rsid w:val="00F31097"/>
    <w:rsid w:val="00F33556"/>
    <w:rsid w:val="00F35478"/>
    <w:rsid w:val="00F362A3"/>
    <w:rsid w:val="00F41840"/>
    <w:rsid w:val="00F4233B"/>
    <w:rsid w:val="00F4382E"/>
    <w:rsid w:val="00F43A12"/>
    <w:rsid w:val="00F462F7"/>
    <w:rsid w:val="00F465DA"/>
    <w:rsid w:val="00F479BF"/>
    <w:rsid w:val="00F50354"/>
    <w:rsid w:val="00F51127"/>
    <w:rsid w:val="00F51696"/>
    <w:rsid w:val="00F5400D"/>
    <w:rsid w:val="00F540A5"/>
    <w:rsid w:val="00F5700E"/>
    <w:rsid w:val="00F629A2"/>
    <w:rsid w:val="00F62FC1"/>
    <w:rsid w:val="00F6311B"/>
    <w:rsid w:val="00F64FD7"/>
    <w:rsid w:val="00F67EEC"/>
    <w:rsid w:val="00F7009C"/>
    <w:rsid w:val="00F7202B"/>
    <w:rsid w:val="00F7208C"/>
    <w:rsid w:val="00F72D54"/>
    <w:rsid w:val="00F75F44"/>
    <w:rsid w:val="00F76B85"/>
    <w:rsid w:val="00F808CB"/>
    <w:rsid w:val="00F855F3"/>
    <w:rsid w:val="00F85893"/>
    <w:rsid w:val="00F86F60"/>
    <w:rsid w:val="00F93B07"/>
    <w:rsid w:val="00F93C93"/>
    <w:rsid w:val="00F964E4"/>
    <w:rsid w:val="00F9691E"/>
    <w:rsid w:val="00F9726A"/>
    <w:rsid w:val="00F97C4C"/>
    <w:rsid w:val="00FA0256"/>
    <w:rsid w:val="00FA5BD2"/>
    <w:rsid w:val="00FA5E2E"/>
    <w:rsid w:val="00FA5F27"/>
    <w:rsid w:val="00FA649E"/>
    <w:rsid w:val="00FB1073"/>
    <w:rsid w:val="00FB2FAD"/>
    <w:rsid w:val="00FB3229"/>
    <w:rsid w:val="00FC232B"/>
    <w:rsid w:val="00FC4D26"/>
    <w:rsid w:val="00FD0B60"/>
    <w:rsid w:val="00FD3A79"/>
    <w:rsid w:val="00FD4998"/>
    <w:rsid w:val="00FD5301"/>
    <w:rsid w:val="00FD680A"/>
    <w:rsid w:val="00FD6D7F"/>
    <w:rsid w:val="00FE2B11"/>
    <w:rsid w:val="00FE2C2F"/>
    <w:rsid w:val="00FE38C6"/>
    <w:rsid w:val="00FE3E2D"/>
    <w:rsid w:val="00FE65F0"/>
    <w:rsid w:val="00FF7DD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959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3556"/>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F33556"/>
    <w:pPr>
      <w:keepNext/>
      <w:numPr>
        <w:numId w:val="30"/>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F33556"/>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uiPriority w:val="9"/>
    <w:qFormat/>
    <w:rsid w:val="001C687E"/>
    <w:pPr>
      <w:keepNext/>
      <w:keepLines/>
      <w:spacing w:before="120" w:after="60"/>
      <w:outlineLvl w:val="2"/>
    </w:pPr>
    <w:rPr>
      <w:b/>
      <w:bCs/>
      <w:i/>
      <w:color w:val="CF4520"/>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uiPriority w:val="9"/>
    <w:qFormat/>
    <w:rsid w:val="001C687E"/>
    <w:pPr>
      <w:keepNext/>
      <w:keepLines/>
      <w:spacing w:before="200" w:after="60"/>
      <w:outlineLvl w:val="3"/>
    </w:pPr>
    <w:rPr>
      <w:b/>
      <w:bCs/>
      <w:i/>
      <w:iCs/>
    </w:rPr>
  </w:style>
  <w:style w:type="paragraph" w:styleId="Heading5">
    <w:name w:val="heading 5"/>
    <w:aliases w:val="Para5"/>
    <w:basedOn w:val="Normal"/>
    <w:next w:val="Normal"/>
    <w:link w:val="Heading5Char1"/>
    <w:qFormat/>
    <w:rsid w:val="0045081E"/>
    <w:pPr>
      <w:numPr>
        <w:ilvl w:val="4"/>
        <w:numId w:val="14"/>
      </w:numPr>
      <w:spacing w:before="240" w:after="60"/>
      <w:outlineLvl w:val="4"/>
    </w:pPr>
    <w:rPr>
      <w:b/>
      <w:bCs/>
      <w:iCs/>
      <w:szCs w:val="26"/>
    </w:rPr>
  </w:style>
  <w:style w:type="paragraph" w:styleId="Heading6">
    <w:name w:val="heading 6"/>
    <w:basedOn w:val="Normal"/>
    <w:next w:val="Normal"/>
    <w:link w:val="Heading6Char1"/>
    <w:qFormat/>
    <w:rsid w:val="0045081E"/>
    <w:pPr>
      <w:numPr>
        <w:ilvl w:val="5"/>
        <w:numId w:val="14"/>
      </w:numPr>
      <w:spacing w:before="240" w:after="60"/>
      <w:outlineLvl w:val="5"/>
    </w:pPr>
    <w:rPr>
      <w:b/>
      <w:bCs/>
    </w:rPr>
  </w:style>
  <w:style w:type="paragraph" w:styleId="Heading7">
    <w:name w:val="heading 7"/>
    <w:basedOn w:val="Normal"/>
    <w:next w:val="Normal"/>
    <w:link w:val="Heading7Char1"/>
    <w:qFormat/>
    <w:rsid w:val="0045081E"/>
    <w:pPr>
      <w:numPr>
        <w:ilvl w:val="6"/>
        <w:numId w:val="14"/>
      </w:numPr>
      <w:spacing w:before="240" w:after="60"/>
      <w:outlineLvl w:val="6"/>
    </w:pPr>
  </w:style>
  <w:style w:type="paragraph" w:styleId="Heading8">
    <w:name w:val="heading 8"/>
    <w:basedOn w:val="Normal"/>
    <w:next w:val="Normal"/>
    <w:link w:val="Heading8Char1"/>
    <w:qFormat/>
    <w:rsid w:val="0045081E"/>
    <w:pPr>
      <w:numPr>
        <w:ilvl w:val="7"/>
        <w:numId w:val="14"/>
      </w:numPr>
      <w:spacing w:before="240" w:after="60"/>
      <w:outlineLvl w:val="7"/>
    </w:pPr>
    <w:rPr>
      <w:i/>
      <w:iCs/>
    </w:rPr>
  </w:style>
  <w:style w:type="paragraph" w:styleId="Heading9">
    <w:name w:val="heading 9"/>
    <w:basedOn w:val="Normal"/>
    <w:next w:val="Normal"/>
    <w:link w:val="Heading9Char1"/>
    <w:qFormat/>
    <w:rsid w:val="0045081E"/>
    <w:pPr>
      <w:numPr>
        <w:ilvl w:val="8"/>
        <w:numId w:val="9"/>
      </w:numPr>
      <w:tabs>
        <w:tab w:val="clear" w:pos="6480"/>
        <w:tab w:val="num" w:pos="2880"/>
      </w:tabs>
      <w:spacing w:before="240" w:after="60"/>
      <w:ind w:left="1440" w:hanging="1440"/>
      <w:outlineLvl w:val="8"/>
    </w:pPr>
    <w:rPr>
      <w:rFonts w:cs="Arial"/>
    </w:rPr>
  </w:style>
  <w:style w:type="character" w:default="1" w:styleId="DefaultParagraphFont">
    <w:name w:val="Default Paragraph Font"/>
    <w:uiPriority w:val="1"/>
    <w:semiHidden/>
    <w:unhideWhenUsed/>
    <w:rsid w:val="00F335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3556"/>
  </w:style>
  <w:style w:type="character" w:customStyle="1" w:styleId="Heading1Char1">
    <w:name w:val="Heading 1 Char1"/>
    <w:aliases w:val="para Char,Para1 Char,Top 1 Char,ParaLevel1 Char,Level 1 Para Char,Level 1 Para1 Char,Level 1 Para2 Char,Level 1 Para3 Char,Level 1 Para4 Char,Level 1 Para11 Char,Level 1 Para21 Char,Level 1 Para31 Char,Level 1 Para5 Char"/>
    <w:locked/>
    <w:rsid w:val="0045081E"/>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locked/>
    <w:rsid w:val="00F33556"/>
    <w:rPr>
      <w:rFonts w:ascii="Cambria" w:hAnsi="Cambria"/>
      <w:b/>
      <w:bCs/>
      <w:color w:val="4F81BD"/>
      <w:sz w:val="26"/>
      <w:szCs w:val="26"/>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45081E"/>
    <w:rPr>
      <w:b/>
      <w:bCs/>
      <w:szCs w:val="24"/>
    </w:rPr>
  </w:style>
  <w:style w:type="character" w:customStyle="1" w:styleId="Heading4Char1">
    <w:name w:val="Heading 4 Char1"/>
    <w:aliases w:val="h4 Char,h41 Char,h42 Char,h411 Char,h43 Char,h412 Char,h44 Char,h413 Char,h45 Char,h414 Char,h46 Char,h415 Char,h47 Char,h416 Char,h421 Char,h4111 Char,h431 Char,h4121 Char,h441 Char,h4131 Char,h451 Char,h4141 Char,h461 Char,h4151 Char"/>
    <w:uiPriority w:val="9"/>
    <w:locked/>
    <w:rsid w:val="0045081E"/>
    <w:rPr>
      <w:b/>
      <w:bCs/>
      <w:iCs/>
      <w:szCs w:val="24"/>
    </w:rPr>
  </w:style>
  <w:style w:type="character" w:customStyle="1" w:styleId="Heading5Char1">
    <w:name w:val="Heading 5 Char1"/>
    <w:aliases w:val="Para5 Char"/>
    <w:link w:val="Heading5"/>
    <w:locked/>
    <w:rsid w:val="0045081E"/>
    <w:rPr>
      <w:rFonts w:ascii="Arial" w:hAnsi="Arial"/>
      <w:b/>
      <w:bCs/>
      <w:iCs/>
      <w:szCs w:val="26"/>
    </w:rPr>
  </w:style>
  <w:style w:type="character" w:customStyle="1" w:styleId="Heading6Char1">
    <w:name w:val="Heading 6 Char1"/>
    <w:link w:val="Heading6"/>
    <w:locked/>
    <w:rsid w:val="0045081E"/>
    <w:rPr>
      <w:b/>
      <w:bCs/>
      <w:sz w:val="22"/>
      <w:szCs w:val="24"/>
    </w:rPr>
  </w:style>
  <w:style w:type="character" w:customStyle="1" w:styleId="Heading7Char1">
    <w:name w:val="Heading 7 Char1"/>
    <w:link w:val="Heading7"/>
    <w:locked/>
    <w:rsid w:val="0045081E"/>
    <w:rPr>
      <w:sz w:val="24"/>
      <w:szCs w:val="24"/>
    </w:rPr>
  </w:style>
  <w:style w:type="character" w:customStyle="1" w:styleId="Heading8Char1">
    <w:name w:val="Heading 8 Char1"/>
    <w:link w:val="Heading8"/>
    <w:locked/>
    <w:rsid w:val="0045081E"/>
    <w:rPr>
      <w:i/>
      <w:iCs/>
      <w:sz w:val="24"/>
      <w:szCs w:val="24"/>
    </w:rPr>
  </w:style>
  <w:style w:type="character" w:customStyle="1" w:styleId="Heading9Char1">
    <w:name w:val="Heading 9 Char1"/>
    <w:link w:val="Heading9"/>
    <w:locked/>
    <w:rsid w:val="0045081E"/>
    <w:rPr>
      <w:rFonts w:ascii="Arial" w:hAnsi="Arial" w:cs="Arial"/>
      <w:sz w:val="22"/>
      <w:szCs w:val="24"/>
    </w:rPr>
  </w:style>
  <w:style w:type="paragraph" w:customStyle="1" w:styleId="TextLevel3">
    <w:name w:val="Text Level 3"/>
    <w:rsid w:val="002B4F80"/>
    <w:pPr>
      <w:tabs>
        <w:tab w:val="num" w:pos="907"/>
      </w:tabs>
      <w:spacing w:after="120"/>
      <w:ind w:left="907" w:hanging="907"/>
      <w:jc w:val="both"/>
    </w:pPr>
    <w:rPr>
      <w:rFonts w:ascii="Arial" w:hAnsi="Arial"/>
      <w:lang w:eastAsia="en-US"/>
    </w:rPr>
  </w:style>
  <w:style w:type="paragraph" w:customStyle="1" w:styleId="TextLevel4">
    <w:name w:val="Text Level 4"/>
    <w:basedOn w:val="Heading4"/>
    <w:rsid w:val="002B4F80"/>
    <w:pPr>
      <w:numPr>
        <w:ilvl w:val="5"/>
        <w:numId w:val="3"/>
      </w:numPr>
      <w:spacing w:before="0"/>
    </w:pPr>
    <w:rPr>
      <w:b w:val="0"/>
    </w:rPr>
  </w:style>
  <w:style w:type="paragraph" w:customStyle="1" w:styleId="TextLevel5">
    <w:name w:val="Text Level 5"/>
    <w:basedOn w:val="Heading5"/>
    <w:pPr>
      <w:numPr>
        <w:numId w:val="2"/>
      </w:numPr>
      <w:spacing w:before="0"/>
    </w:pPr>
    <w:rPr>
      <w:b w:val="0"/>
    </w:rPr>
  </w:style>
  <w:style w:type="paragraph" w:customStyle="1" w:styleId="Note">
    <w:name w:val="Note"/>
    <w:basedOn w:val="PlainText"/>
    <w:rPr>
      <w:rFonts w:ascii="Arial" w:hAnsi="Arial"/>
      <w:b/>
      <w:i/>
    </w:rPr>
  </w:style>
  <w:style w:type="paragraph" w:styleId="PlainText">
    <w:name w:val="Plain Text"/>
    <w:basedOn w:val="Normal"/>
    <w:rPr>
      <w:rFonts w:ascii="Courier New" w:hAnsi="Courier New"/>
    </w:rPr>
  </w:style>
  <w:style w:type="paragraph" w:customStyle="1" w:styleId="Notespara">
    <w:name w:val="Note spara"/>
    <w:basedOn w:val="PlainText"/>
    <w:pPr>
      <w:numPr>
        <w:numId w:val="1"/>
      </w:numPr>
    </w:pPr>
    <w:rPr>
      <w:rFonts w:ascii="Arial" w:hAnsi="Arial"/>
      <w:b/>
      <w:i/>
    </w:rPr>
  </w:style>
  <w:style w:type="paragraph" w:customStyle="1" w:styleId="spara">
    <w:name w:val="spara"/>
    <w:next w:val="Normal"/>
    <w:rsid w:val="002B4F80"/>
    <w:pPr>
      <w:tabs>
        <w:tab w:val="num" w:pos="1440"/>
      </w:tabs>
      <w:spacing w:after="120"/>
      <w:ind w:left="1440" w:hanging="533"/>
      <w:jc w:val="both"/>
    </w:pPr>
    <w:rPr>
      <w:rFonts w:ascii="Arial" w:hAnsi="Arial"/>
      <w:noProof/>
      <w:lang w:eastAsia="en-US"/>
    </w:rPr>
  </w:style>
  <w:style w:type="paragraph" w:customStyle="1" w:styleId="TextNoNumber">
    <w:name w:val="Text No Number"/>
    <w:basedOn w:val="Normal"/>
    <w:next w:val="Normal"/>
    <w:pPr>
      <w:tabs>
        <w:tab w:val="left" w:pos="900"/>
      </w:tabs>
      <w:ind w:left="907"/>
    </w:pPr>
  </w:style>
  <w:style w:type="paragraph" w:styleId="Header">
    <w:name w:val="header"/>
    <w:basedOn w:val="Normal"/>
    <w:link w:val="HeaderChar1"/>
    <w:rsid w:val="007839A1"/>
    <w:pPr>
      <w:tabs>
        <w:tab w:val="center" w:pos="4153"/>
        <w:tab w:val="right" w:pos="8306"/>
      </w:tabs>
    </w:pPr>
  </w:style>
  <w:style w:type="character" w:customStyle="1" w:styleId="HeaderChar1">
    <w:name w:val="Header Char1"/>
    <w:link w:val="Header"/>
    <w:rsid w:val="007839A1"/>
    <w:rPr>
      <w:rFonts w:ascii="Arial" w:eastAsia="Calibri" w:hAnsi="Arial"/>
      <w:szCs w:val="22"/>
      <w:lang w:eastAsia="en-US"/>
    </w:rPr>
  </w:style>
  <w:style w:type="paragraph" w:styleId="Footer">
    <w:name w:val="footer"/>
    <w:basedOn w:val="Normal"/>
    <w:link w:val="FooterChar1"/>
    <w:rsid w:val="007839A1"/>
    <w:pPr>
      <w:tabs>
        <w:tab w:val="center" w:pos="4153"/>
        <w:tab w:val="right" w:pos="8306"/>
      </w:tabs>
    </w:pPr>
  </w:style>
  <w:style w:type="character" w:customStyle="1" w:styleId="FooterChar1">
    <w:name w:val="Footer Char1"/>
    <w:link w:val="Footer"/>
    <w:rsid w:val="007839A1"/>
    <w:rPr>
      <w:rFonts w:ascii="Arial" w:eastAsia="Calibri" w:hAnsi="Arial"/>
      <w:szCs w:val="22"/>
      <w:lang w:eastAsia="en-US"/>
    </w:rPr>
  </w:style>
  <w:style w:type="character" w:styleId="PageNumber">
    <w:name w:val="page number"/>
    <w:rsid w:val="007839A1"/>
    <w:rPr>
      <w:rFonts w:cs="Times New Roman"/>
    </w:rPr>
  </w:style>
  <w:style w:type="paragraph" w:customStyle="1" w:styleId="DIDText">
    <w:name w:val="DID Text"/>
    <w:basedOn w:val="Normal"/>
    <w:pPr>
      <w:tabs>
        <w:tab w:val="left" w:pos="1276"/>
      </w:tabs>
      <w:ind w:left="1276"/>
    </w:pPr>
  </w:style>
  <w:style w:type="paragraph" w:styleId="FootnoteText">
    <w:name w:val="footnote text"/>
    <w:basedOn w:val="Normal"/>
    <w:semiHidden/>
    <w:rsid w:val="00F33556"/>
    <w:rPr>
      <w:szCs w:val="20"/>
    </w:rPr>
  </w:style>
  <w:style w:type="character" w:styleId="FootnoteReference">
    <w:name w:val="footnote reference"/>
    <w:semiHidden/>
    <w:rPr>
      <w:vertAlign w:val="superscript"/>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rsid w:val="002B4F80"/>
    <w:pPr>
      <w:numPr>
        <w:ilvl w:val="7"/>
        <w:numId w:val="3"/>
      </w:numPr>
    </w:pPr>
    <w:rPr>
      <w:lang w:val="en-US"/>
    </w:rPr>
  </w:style>
  <w:style w:type="paragraph" w:styleId="TOC1">
    <w:name w:val="toc 1"/>
    <w:next w:val="ASDEFCONNormal"/>
    <w:autoRedefine/>
    <w:uiPriority w:val="39"/>
    <w:rsid w:val="00F33556"/>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F33556"/>
    <w:pPr>
      <w:spacing w:after="120"/>
      <w:jc w:val="both"/>
    </w:pPr>
    <w:rPr>
      <w:rFonts w:ascii="Arial" w:hAnsi="Arial"/>
      <w:color w:val="000000"/>
      <w:szCs w:val="40"/>
    </w:rPr>
  </w:style>
  <w:style w:type="character" w:customStyle="1" w:styleId="ASDEFCONNormalChar">
    <w:name w:val="ASDEFCON Normal Char"/>
    <w:link w:val="ASDEFCONNormal"/>
    <w:rsid w:val="00F33556"/>
    <w:rPr>
      <w:rFonts w:ascii="Arial" w:hAnsi="Arial"/>
      <w:color w:val="000000"/>
      <w:szCs w:val="40"/>
    </w:rPr>
  </w:style>
  <w:style w:type="character" w:styleId="CommentReference">
    <w:name w:val="annotation reference"/>
    <w:semiHidden/>
    <w:rsid w:val="007839A1"/>
    <w:rPr>
      <w:rFonts w:cs="Times New Roman"/>
      <w:sz w:val="16"/>
    </w:rPr>
  </w:style>
  <w:style w:type="paragraph" w:styleId="CommentText">
    <w:name w:val="annotation text"/>
    <w:basedOn w:val="Normal"/>
    <w:link w:val="CommentTextChar1"/>
    <w:semiHidden/>
    <w:rsid w:val="007839A1"/>
  </w:style>
  <w:style w:type="character" w:customStyle="1" w:styleId="CommentTextChar1">
    <w:name w:val="Comment Text Char1"/>
    <w:link w:val="CommentText"/>
    <w:semiHidden/>
    <w:rsid w:val="007839A1"/>
    <w:rPr>
      <w:rFonts w:ascii="Arial" w:eastAsia="Calibri" w:hAnsi="Arial"/>
      <w:szCs w:val="22"/>
      <w:lang w:eastAsia="en-US"/>
    </w:rPr>
  </w:style>
  <w:style w:type="paragraph" w:styleId="TOC2">
    <w:name w:val="toc 2"/>
    <w:next w:val="ASDEFCONNormal"/>
    <w:autoRedefine/>
    <w:uiPriority w:val="39"/>
    <w:rsid w:val="00F33556"/>
    <w:pPr>
      <w:spacing w:after="60"/>
      <w:ind w:left="1417" w:hanging="850"/>
    </w:pPr>
    <w:rPr>
      <w:rFonts w:ascii="Arial" w:hAnsi="Arial" w:cs="Arial"/>
      <w:szCs w:val="24"/>
    </w:rPr>
  </w:style>
  <w:style w:type="paragraph" w:styleId="TOC3">
    <w:name w:val="toc 3"/>
    <w:basedOn w:val="Normal"/>
    <w:next w:val="Normal"/>
    <w:autoRedefine/>
    <w:rsid w:val="00F33556"/>
    <w:pPr>
      <w:spacing w:after="100"/>
      <w:ind w:left="400"/>
    </w:pPr>
  </w:style>
  <w:style w:type="paragraph" w:customStyle="1" w:styleId="TextLevel6">
    <w:name w:val="Text Level 6"/>
    <w:basedOn w:val="Heading6"/>
    <w:rsid w:val="002B4F80"/>
    <w:rPr>
      <w:b w:val="0"/>
    </w:rPr>
  </w:style>
  <w:style w:type="paragraph" w:styleId="Title">
    <w:name w:val="Title"/>
    <w:basedOn w:val="Normal"/>
    <w:next w:val="Normal"/>
    <w:link w:val="TitleChar"/>
    <w:qFormat/>
    <w:rsid w:val="001C687E"/>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rsid w:val="002B4F80"/>
  </w:style>
  <w:style w:type="paragraph" w:customStyle="1" w:styleId="Marginheading">
    <w:name w:val="Margin heading"/>
    <w:basedOn w:val="Normal"/>
    <w:pPr>
      <w:tabs>
        <w:tab w:val="left" w:pos="1701"/>
      </w:tabs>
      <w:ind w:left="1701" w:hanging="1701"/>
    </w:pPr>
  </w:style>
  <w:style w:type="character" w:customStyle="1" w:styleId="MarginheadingChar">
    <w:name w:val="Margin heading Char"/>
    <w:rPr>
      <w:rFonts w:ascii="Arial" w:hAnsi="Arial" w:cs="Arial" w:hint="default"/>
      <w:noProof w:val="0"/>
      <w:lang w:val="en-AU" w:eastAsia="en-US" w:bidi="ar-SA"/>
    </w:rPr>
  </w:style>
  <w:style w:type="paragraph" w:customStyle="1" w:styleId="Indentlist">
    <w:name w:val="Indent list"/>
    <w:basedOn w:val="Normal"/>
    <w:rsid w:val="007839A1"/>
    <w:pPr>
      <w:numPr>
        <w:numId w:val="20"/>
      </w:numPr>
      <w:tabs>
        <w:tab w:val="left" w:pos="1701"/>
      </w:tabs>
    </w:pPr>
  </w:style>
  <w:style w:type="paragraph" w:customStyle="1" w:styleId="Indent">
    <w:name w:val="Indent"/>
    <w:basedOn w:val="Normal"/>
    <w:pPr>
      <w:tabs>
        <w:tab w:val="left" w:pos="1701"/>
      </w:tabs>
      <w:ind w:left="1701"/>
    </w:pPr>
  </w:style>
  <w:style w:type="paragraph" w:customStyle="1" w:styleId="Text1">
    <w:name w:val="Text1"/>
    <w:basedOn w:val="Normal"/>
    <w:pPr>
      <w:tabs>
        <w:tab w:val="left" w:pos="0"/>
        <w:tab w:val="left" w:pos="1418"/>
        <w:tab w:val="left" w:pos="1985"/>
        <w:tab w:val="left" w:pos="2552"/>
        <w:tab w:val="left" w:pos="3119"/>
        <w:tab w:val="left" w:pos="3686"/>
      </w:tabs>
      <w:suppressAutoHyphens/>
      <w:ind w:left="1418" w:hanging="1418"/>
    </w:pPr>
  </w:style>
  <w:style w:type="paragraph" w:customStyle="1" w:styleId="Docinfo">
    <w:name w:val="Docinfo"/>
    <w:basedOn w:val="Footer"/>
    <w:pPr>
      <w:tabs>
        <w:tab w:val="clear" w:pos="4153"/>
        <w:tab w:val="clear" w:pos="8306"/>
        <w:tab w:val="center" w:pos="4536"/>
        <w:tab w:val="right" w:pos="9072"/>
      </w:tabs>
      <w:ind w:right="-23"/>
    </w:pPr>
    <w:rPr>
      <w:sz w:val="16"/>
    </w:rPr>
  </w:style>
  <w:style w:type="paragraph" w:styleId="BalloonText">
    <w:name w:val="Balloon Text"/>
    <w:basedOn w:val="Normal"/>
    <w:link w:val="BalloonTextChar"/>
    <w:autoRedefine/>
    <w:rsid w:val="00172828"/>
    <w:rPr>
      <w:sz w:val="18"/>
      <w:szCs w:val="20"/>
    </w:rPr>
  </w:style>
  <w:style w:type="character" w:customStyle="1" w:styleId="BalloonTextChar1">
    <w:name w:val="Balloon Text Char1"/>
    <w:semiHidden/>
    <w:rsid w:val="007839A1"/>
    <w:rPr>
      <w:rFonts w:ascii="Tahoma" w:eastAsia="Calibri" w:hAnsi="Tahoma" w:cs="Tahoma"/>
      <w:sz w:val="16"/>
      <w:szCs w:val="16"/>
      <w:lang w:eastAsia="en-US"/>
    </w:rPr>
  </w:style>
  <w:style w:type="paragraph" w:styleId="CommentSubject">
    <w:name w:val="annotation subject"/>
    <w:basedOn w:val="CommentText"/>
    <w:next w:val="CommentText"/>
    <w:link w:val="CommentSubjectChar1"/>
    <w:semiHidden/>
    <w:rsid w:val="007839A1"/>
    <w:rPr>
      <w:b/>
      <w:bCs/>
    </w:rPr>
  </w:style>
  <w:style w:type="character" w:customStyle="1" w:styleId="CommentSubjectChar1">
    <w:name w:val="Comment Subject Char1"/>
    <w:link w:val="CommentSubject"/>
    <w:semiHidden/>
    <w:rsid w:val="007839A1"/>
    <w:rPr>
      <w:rFonts w:ascii="Arial" w:eastAsia="Calibri" w:hAnsi="Arial"/>
      <w:b/>
      <w:bCs/>
      <w:szCs w:val="22"/>
      <w:lang w:eastAsia="en-US"/>
    </w:rPr>
  </w:style>
  <w:style w:type="paragraph" w:customStyle="1" w:styleId="heading">
    <w:name w:val="heading"/>
    <w:rsid w:val="00050223"/>
    <w:pPr>
      <w:spacing w:before="240" w:after="120"/>
      <w:ind w:left="1701" w:hanging="1701"/>
    </w:pPr>
    <w:rPr>
      <w:rFonts w:ascii="Arial" w:hAnsi="Arial"/>
      <w:b/>
      <w:noProof/>
    </w:rPr>
  </w:style>
  <w:style w:type="paragraph" w:customStyle="1" w:styleId="TextManualNumber">
    <w:name w:val="Text Manual Number"/>
    <w:basedOn w:val="Normal"/>
    <w:rsid w:val="005E483C"/>
    <w:pPr>
      <w:ind w:left="907" w:hanging="907"/>
    </w:pPr>
  </w:style>
  <w:style w:type="paragraph" w:customStyle="1" w:styleId="Options">
    <w:name w:val="Options"/>
    <w:basedOn w:val="Normal"/>
    <w:next w:val="Normal"/>
    <w:rsid w:val="007839A1"/>
    <w:pPr>
      <w:widowControl w:val="0"/>
    </w:pPr>
    <w:rPr>
      <w:b/>
      <w:i/>
    </w:rPr>
  </w:style>
  <w:style w:type="paragraph" w:customStyle="1" w:styleId="AttachmentHeading">
    <w:name w:val="Attachment Heading"/>
    <w:basedOn w:val="Normal"/>
    <w:pPr>
      <w:jc w:val="center"/>
    </w:pPr>
    <w:rPr>
      <w:lang w:val="en-US"/>
    </w:rPr>
  </w:style>
  <w:style w:type="paragraph" w:customStyle="1" w:styleId="Notetodrafters">
    <w:name w:val="Note to drafters"/>
    <w:basedOn w:val="Normal"/>
    <w:next w:val="Normal"/>
    <w:pPr>
      <w:shd w:val="clear" w:color="auto" w:fill="000000"/>
      <w:tabs>
        <w:tab w:val="num" w:pos="0"/>
      </w:tabs>
    </w:pPr>
    <w:rPr>
      <w:b/>
      <w:i/>
      <w:lang w:val="en-GB"/>
    </w:rPr>
  </w:style>
  <w:style w:type="paragraph" w:customStyle="1" w:styleId="Notetotenderers">
    <w:name w:val="Note to tenderers"/>
    <w:basedOn w:val="Normal"/>
    <w:next w:val="Normal"/>
    <w:pPr>
      <w:shd w:val="pct20" w:color="auto" w:fill="FFFFFF"/>
    </w:pPr>
    <w:rPr>
      <w:b/>
      <w:i/>
    </w:rPr>
  </w:style>
  <w:style w:type="paragraph" w:customStyle="1" w:styleId="option">
    <w:name w:val="option"/>
    <w:basedOn w:val="Normal"/>
    <w:next w:val="Normal"/>
    <w:rPr>
      <w:b/>
      <w:i/>
      <w:lang w:val="en-US"/>
    </w:rPr>
  </w:style>
  <w:style w:type="paragraph" w:customStyle="1" w:styleId="ssspara">
    <w:name w:val="ssspara"/>
    <w:basedOn w:val="Normal"/>
    <w:rsid w:val="002B4F80"/>
    <w:pPr>
      <w:numPr>
        <w:ilvl w:val="8"/>
        <w:numId w:val="3"/>
      </w:numPr>
    </w:pPr>
  </w:style>
  <w:style w:type="paragraph" w:customStyle="1" w:styleId="textlevel2">
    <w:name w:val="text level 2"/>
    <w:next w:val="Normal"/>
    <w:rsid w:val="002B4F80"/>
    <w:pPr>
      <w:numPr>
        <w:ilvl w:val="2"/>
        <w:numId w:val="3"/>
      </w:numPr>
      <w:spacing w:after="120"/>
      <w:jc w:val="both"/>
    </w:pPr>
    <w:rPr>
      <w:rFonts w:ascii="Arial" w:hAnsi="Arial" w:cs="Arial"/>
      <w:lang w:eastAsia="en-US"/>
    </w:rPr>
  </w:style>
  <w:style w:type="paragraph" w:customStyle="1" w:styleId="TitleChapter">
    <w:name w:val="TitleChapter"/>
    <w:next w:val="Normal"/>
    <w:pPr>
      <w:spacing w:before="240"/>
      <w:jc w:val="center"/>
    </w:pPr>
    <w:rPr>
      <w:rFonts w:ascii="Arial" w:hAnsi="Arial"/>
      <w:b/>
      <w:caps/>
      <w:noProof/>
      <w:lang w:eastAsia="en-US"/>
    </w:rPr>
  </w:style>
  <w:style w:type="table" w:styleId="TableGrid">
    <w:name w:val="Table Grid"/>
    <w:basedOn w:val="TableNormal"/>
    <w:rsid w:val="00F93B07"/>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rsid w:val="00F93B07"/>
  </w:style>
  <w:style w:type="character" w:customStyle="1" w:styleId="BodyTextChar1">
    <w:name w:val="Body Text Char1"/>
    <w:link w:val="BodyText"/>
    <w:locked/>
    <w:rsid w:val="007839A1"/>
    <w:rPr>
      <w:rFonts w:ascii="Arial" w:eastAsia="Calibri" w:hAnsi="Arial"/>
      <w:szCs w:val="22"/>
      <w:lang w:val="en-AU" w:eastAsia="en-US" w:bidi="ar-SA"/>
    </w:rPr>
  </w:style>
  <w:style w:type="paragraph" w:customStyle="1" w:styleId="Style1">
    <w:name w:val="Style1"/>
    <w:basedOn w:val="Heading4"/>
    <w:rsid w:val="00F93B07"/>
    <w:rPr>
      <w:b w:val="0"/>
    </w:rPr>
  </w:style>
  <w:style w:type="paragraph" w:styleId="EndnoteText">
    <w:name w:val="endnote text"/>
    <w:basedOn w:val="Normal"/>
    <w:link w:val="EndnoteTextChar1"/>
    <w:semiHidden/>
    <w:rsid w:val="00F93B07"/>
    <w:rPr>
      <w:szCs w:val="20"/>
    </w:rPr>
  </w:style>
  <w:style w:type="character" w:customStyle="1" w:styleId="EndnoteTextChar1">
    <w:name w:val="Endnote Text Char1"/>
    <w:link w:val="EndnoteText"/>
    <w:semiHidden/>
    <w:locked/>
    <w:rsid w:val="007839A1"/>
    <w:rPr>
      <w:rFonts w:ascii="Arial" w:eastAsia="Calibri" w:hAnsi="Arial"/>
      <w:lang w:val="en-AU" w:eastAsia="en-US" w:bidi="ar-SA"/>
    </w:rPr>
  </w:style>
  <w:style w:type="paragraph" w:styleId="Revision">
    <w:name w:val="Revision"/>
    <w:hidden/>
    <w:rsid w:val="0048791E"/>
    <w:rPr>
      <w:rFonts w:ascii="Arial" w:eastAsia="Calibri" w:hAnsi="Arial"/>
      <w:szCs w:val="22"/>
      <w:lang w:eastAsia="en-US"/>
    </w:rPr>
  </w:style>
  <w:style w:type="paragraph" w:styleId="Caption">
    <w:name w:val="caption"/>
    <w:basedOn w:val="Normal"/>
    <w:next w:val="Normal"/>
    <w:qFormat/>
    <w:rsid w:val="00F33556"/>
    <w:rPr>
      <w:b/>
      <w:bCs/>
      <w:szCs w:val="20"/>
    </w:rPr>
  </w:style>
  <w:style w:type="character" w:customStyle="1" w:styleId="CommentTextChar">
    <w:name w:val="Comment Text Char"/>
    <w:semiHidden/>
    <w:rsid w:val="007839A1"/>
    <w:rPr>
      <w:rFonts w:ascii="Arial" w:hAnsi="Arial" w:cs="Times New Roman"/>
      <w:lang w:val="x-none" w:eastAsia="en-US"/>
    </w:rPr>
  </w:style>
  <w:style w:type="paragraph" w:customStyle="1" w:styleId="NoteToDrafters0">
    <w:name w:val="Note To Drafters"/>
    <w:basedOn w:val="Normal"/>
    <w:next w:val="Normal"/>
    <w:autoRedefine/>
    <w:semiHidden/>
    <w:rsid w:val="007839A1"/>
    <w:pPr>
      <w:keepNext/>
      <w:shd w:val="clear" w:color="auto" w:fill="000000"/>
    </w:pPr>
    <w:rPr>
      <w:b/>
      <w:i/>
    </w:rPr>
  </w:style>
  <w:style w:type="paragraph" w:customStyle="1" w:styleId="NotetoTenderers0">
    <w:name w:val="Note to Tenderers"/>
    <w:basedOn w:val="Normal"/>
    <w:next w:val="Normal"/>
    <w:semiHidden/>
    <w:rsid w:val="007839A1"/>
    <w:pPr>
      <w:shd w:val="pct15" w:color="auto" w:fill="FFFFFF"/>
    </w:pPr>
    <w:rPr>
      <w:b/>
      <w:i/>
    </w:rPr>
  </w:style>
  <w:style w:type="paragraph" w:customStyle="1" w:styleId="subpara">
    <w:name w:val="sub para"/>
    <w:basedOn w:val="Normal"/>
    <w:semiHidden/>
    <w:rsid w:val="007839A1"/>
    <w:pPr>
      <w:tabs>
        <w:tab w:val="num" w:pos="1134"/>
        <w:tab w:val="left" w:pos="1418"/>
      </w:tabs>
      <w:ind w:left="1134" w:hanging="567"/>
    </w:pPr>
  </w:style>
  <w:style w:type="paragraph" w:customStyle="1" w:styleId="subsubpara">
    <w:name w:val="sub sub para"/>
    <w:basedOn w:val="Normal"/>
    <w:autoRedefine/>
    <w:semiHidden/>
    <w:rsid w:val="007839A1"/>
    <w:pPr>
      <w:tabs>
        <w:tab w:val="left" w:pos="1985"/>
        <w:tab w:val="num" w:pos="2138"/>
      </w:tabs>
      <w:ind w:left="1985" w:hanging="567"/>
    </w:pPr>
  </w:style>
  <w:style w:type="paragraph" w:customStyle="1" w:styleId="TitleCase">
    <w:name w:val="Title Case"/>
    <w:basedOn w:val="Normal"/>
    <w:next w:val="Normal"/>
    <w:semiHidden/>
    <w:rsid w:val="007839A1"/>
    <w:rPr>
      <w:b/>
      <w:caps/>
    </w:rPr>
  </w:style>
  <w:style w:type="paragraph" w:customStyle="1" w:styleId="Recitals">
    <w:name w:val="Recitals"/>
    <w:basedOn w:val="Normal"/>
    <w:semiHidden/>
    <w:rsid w:val="007839A1"/>
    <w:pPr>
      <w:tabs>
        <w:tab w:val="left" w:pos="851"/>
        <w:tab w:val="num" w:pos="1134"/>
      </w:tabs>
    </w:pPr>
  </w:style>
  <w:style w:type="paragraph" w:customStyle="1" w:styleId="NormalIndent1">
    <w:name w:val="Normal Indent1"/>
    <w:basedOn w:val="Normal"/>
    <w:autoRedefine/>
    <w:semiHidden/>
    <w:rsid w:val="007839A1"/>
    <w:pPr>
      <w:keepNext/>
      <w:ind w:left="851"/>
    </w:pPr>
  </w:style>
  <w:style w:type="paragraph" w:customStyle="1" w:styleId="TablePara">
    <w:name w:val="Table Para"/>
    <w:autoRedefine/>
    <w:semiHidden/>
    <w:rsid w:val="007839A1"/>
    <w:pPr>
      <w:numPr>
        <w:numId w:val="23"/>
      </w:numPr>
      <w:spacing w:before="120" w:after="120"/>
      <w:jc w:val="both"/>
    </w:pPr>
    <w:rPr>
      <w:rFonts w:ascii="Arial" w:hAnsi="Arial"/>
      <w:noProof/>
      <w:lang w:val="en-US" w:eastAsia="en-US"/>
    </w:rPr>
  </w:style>
  <w:style w:type="paragraph" w:customStyle="1" w:styleId="TableStyle">
    <w:name w:val="Table Style"/>
    <w:basedOn w:val="Normal"/>
    <w:autoRedefine/>
    <w:semiHidden/>
    <w:rsid w:val="007839A1"/>
  </w:style>
  <w:style w:type="paragraph" w:customStyle="1" w:styleId="TableSubpara">
    <w:name w:val="Table Subpara"/>
    <w:autoRedefine/>
    <w:semiHidden/>
    <w:rsid w:val="007839A1"/>
    <w:pPr>
      <w:spacing w:before="120" w:after="120"/>
      <w:ind w:left="568" w:hanging="568"/>
      <w:jc w:val="both"/>
    </w:pPr>
    <w:rPr>
      <w:rFonts w:ascii="Arial" w:hAnsi="Arial"/>
      <w:noProof/>
      <w:lang w:val="en-US" w:eastAsia="en-US"/>
    </w:rPr>
  </w:style>
  <w:style w:type="paragraph" w:customStyle="1" w:styleId="Level11fo">
    <w:name w:val="Level 1.1fo"/>
    <w:basedOn w:val="Normal"/>
    <w:rsid w:val="007839A1"/>
    <w:pPr>
      <w:spacing w:before="200" w:line="240" w:lineRule="atLeast"/>
      <w:ind w:left="720"/>
    </w:pPr>
    <w:rPr>
      <w:rFonts w:eastAsia="SimSun"/>
      <w:szCs w:val="20"/>
      <w:lang w:eastAsia="zh-CN"/>
    </w:rPr>
  </w:style>
  <w:style w:type="character" w:customStyle="1" w:styleId="ArialBold10">
    <w:name w:val="ArialBold10"/>
    <w:rsid w:val="007839A1"/>
    <w:rPr>
      <w:rFonts w:ascii="Arial" w:hAnsi="Arial" w:cs="Arial"/>
      <w:b/>
      <w:sz w:val="20"/>
    </w:rPr>
  </w:style>
  <w:style w:type="character" w:customStyle="1" w:styleId="Heading1Char">
    <w:name w:val="Heading 1 Char"/>
    <w:aliases w:val="para Char1,Para1 Char1,Top 1 Char1,ParaLevel1 Char1,Level 1 Para Char1,Level 1 Para1 Char1,Level 1 Para2 Char1,Level 1 Para3 Char1,Level 1 Para4 Char1,Level 1 Para11 Char1,Level 1 Para21 Char1,Level 1 Para31 Char1,Level 1 Para5 Char1"/>
    <w:link w:val="Heading1"/>
    <w:locked/>
    <w:rsid w:val="001C687E"/>
    <w:rPr>
      <w:rFonts w:ascii="Arial" w:hAnsi="Arial" w:cs="Arial"/>
      <w:b/>
      <w:bCs/>
      <w:kern w:val="32"/>
      <w:sz w:val="32"/>
      <w:szCs w:val="32"/>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uiPriority w:val="9"/>
    <w:locked/>
    <w:rsid w:val="001C687E"/>
    <w:rPr>
      <w:rFonts w:ascii="Arial" w:hAnsi="Arial"/>
      <w:b/>
      <w:bCs/>
      <w:i/>
      <w:color w:val="CF4520"/>
      <w:sz w:val="24"/>
      <w:szCs w:val="24"/>
    </w:rPr>
  </w:style>
  <w:style w:type="character" w:customStyle="1" w:styleId="Heading4Char">
    <w:name w:val="Heading 4 Char"/>
    <w:aliases w:val="h4 Char1,h41 Char1,h42 Char1,h411 Char1,h43 Char1,h412 Char1,h44 Char1,h413 Char1,h45 Char1,h414 Char1,h46 Char1,h415 Char1,h47 Char1,h416 Char1,h421 Char1,h4111 Char1,h431 Char1,h4121 Char1,h441 Char1,h4131 Char1,h451 Char1,h4141 Char1"/>
    <w:link w:val="Heading4"/>
    <w:uiPriority w:val="9"/>
    <w:locked/>
    <w:rsid w:val="001C687E"/>
    <w:rPr>
      <w:rFonts w:ascii="Arial" w:hAnsi="Arial"/>
      <w:b/>
      <w:bCs/>
      <w:i/>
      <w:iCs/>
      <w:szCs w:val="24"/>
    </w:rPr>
  </w:style>
  <w:style w:type="character" w:customStyle="1" w:styleId="Heading5Char">
    <w:name w:val="Heading 5 Char"/>
    <w:semiHidden/>
    <w:locked/>
    <w:rsid w:val="0045081E"/>
    <w:rPr>
      <w:rFonts w:ascii="Calibri" w:eastAsia="Times New Roman" w:hAnsi="Calibri" w:cs="Times New Roman"/>
      <w:b/>
      <w:bCs/>
      <w:i/>
      <w:iCs/>
      <w:sz w:val="26"/>
      <w:szCs w:val="26"/>
    </w:rPr>
  </w:style>
  <w:style w:type="character" w:customStyle="1" w:styleId="Heading6Char">
    <w:name w:val="Heading 6 Char"/>
    <w:semiHidden/>
    <w:locked/>
    <w:rsid w:val="0045081E"/>
    <w:rPr>
      <w:rFonts w:ascii="Calibri" w:eastAsia="Times New Roman" w:hAnsi="Calibri" w:cs="Times New Roman"/>
      <w:b/>
      <w:bCs/>
      <w:sz w:val="22"/>
      <w:szCs w:val="22"/>
    </w:rPr>
  </w:style>
  <w:style w:type="character" w:customStyle="1" w:styleId="Heading7Char">
    <w:name w:val="Heading 7 Char"/>
    <w:semiHidden/>
    <w:locked/>
    <w:rsid w:val="0045081E"/>
    <w:rPr>
      <w:rFonts w:ascii="Calibri" w:eastAsia="Times New Roman" w:hAnsi="Calibri" w:cs="Times New Roman"/>
      <w:sz w:val="24"/>
      <w:szCs w:val="24"/>
    </w:rPr>
  </w:style>
  <w:style w:type="character" w:customStyle="1" w:styleId="Heading8Char">
    <w:name w:val="Heading 8 Char"/>
    <w:semiHidden/>
    <w:locked/>
    <w:rsid w:val="0045081E"/>
    <w:rPr>
      <w:rFonts w:ascii="Calibri" w:eastAsia="Times New Roman" w:hAnsi="Calibri" w:cs="Times New Roman"/>
      <w:i/>
      <w:iCs/>
      <w:sz w:val="24"/>
      <w:szCs w:val="24"/>
    </w:rPr>
  </w:style>
  <w:style w:type="character" w:customStyle="1" w:styleId="Heading9Char">
    <w:name w:val="Heading 9 Char"/>
    <w:semiHidden/>
    <w:locked/>
    <w:rsid w:val="0045081E"/>
    <w:rPr>
      <w:rFonts w:ascii="Cambria" w:eastAsia="Times New Roman" w:hAnsi="Cambria" w:cs="Times New Roman"/>
      <w:sz w:val="22"/>
      <w:szCs w:val="22"/>
    </w:rPr>
  </w:style>
  <w:style w:type="character" w:customStyle="1" w:styleId="HeaderChar">
    <w:name w:val="Header Char"/>
    <w:semiHidden/>
    <w:locked/>
    <w:rsid w:val="007839A1"/>
    <w:rPr>
      <w:rFonts w:ascii="Arial" w:hAnsi="Arial" w:cs="Times New Roman"/>
      <w:sz w:val="22"/>
      <w:szCs w:val="22"/>
      <w:lang w:val="x-none" w:eastAsia="en-US"/>
    </w:rPr>
  </w:style>
  <w:style w:type="character" w:customStyle="1" w:styleId="FooterChar">
    <w:name w:val="Footer Char"/>
    <w:semiHidden/>
    <w:locked/>
    <w:rsid w:val="007839A1"/>
    <w:rPr>
      <w:rFonts w:ascii="Arial" w:hAnsi="Arial" w:cs="Times New Roman"/>
      <w:sz w:val="22"/>
      <w:szCs w:val="22"/>
      <w:lang w:val="x-none" w:eastAsia="en-US"/>
    </w:rPr>
  </w:style>
  <w:style w:type="character" w:customStyle="1" w:styleId="CommentSubjectChar">
    <w:name w:val="Comment Subject Char"/>
    <w:semiHidden/>
    <w:locked/>
    <w:rsid w:val="007839A1"/>
    <w:rPr>
      <w:rFonts w:ascii="Arial" w:hAnsi="Arial" w:cs="Times New Roman"/>
      <w:b/>
      <w:bCs/>
      <w:lang w:val="x-none" w:eastAsia="en-US"/>
    </w:rPr>
  </w:style>
  <w:style w:type="character" w:customStyle="1" w:styleId="BalloonTextChar">
    <w:name w:val="Balloon Text Char"/>
    <w:link w:val="BalloonText"/>
    <w:locked/>
    <w:rsid w:val="00172828"/>
    <w:rPr>
      <w:rFonts w:ascii="Arial" w:hAnsi="Arial"/>
      <w:sz w:val="18"/>
    </w:rPr>
  </w:style>
  <w:style w:type="character" w:customStyle="1" w:styleId="BodyTextChar">
    <w:name w:val="Body Text Char"/>
    <w:semiHidden/>
    <w:locked/>
    <w:rsid w:val="007839A1"/>
    <w:rPr>
      <w:rFonts w:ascii="Arial" w:hAnsi="Arial" w:cs="Times New Roman"/>
      <w:sz w:val="22"/>
      <w:szCs w:val="22"/>
      <w:lang w:val="x-none" w:eastAsia="en-US"/>
    </w:rPr>
  </w:style>
  <w:style w:type="character" w:customStyle="1" w:styleId="EndnoteTextChar">
    <w:name w:val="Endnote Text Char"/>
    <w:semiHidden/>
    <w:locked/>
    <w:rsid w:val="007839A1"/>
    <w:rPr>
      <w:rFonts w:ascii="Arial" w:hAnsi="Arial" w:cs="Times New Roman"/>
      <w:lang w:val="x-none" w:eastAsia="en-US"/>
    </w:rPr>
  </w:style>
  <w:style w:type="character" w:customStyle="1" w:styleId="SC430">
    <w:name w:val="SC430"/>
    <w:rsid w:val="007839A1"/>
    <w:rPr>
      <w:rFonts w:cs="Arial"/>
      <w:color w:val="000000"/>
      <w:sz w:val="20"/>
      <w:szCs w:val="20"/>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45081E"/>
    <w:rPr>
      <w:b/>
      <w:bCs/>
      <w:sz w:val="26"/>
      <w:szCs w:val="26"/>
    </w:rPr>
  </w:style>
  <w:style w:type="paragraph" w:styleId="TOC4">
    <w:name w:val="toc 4"/>
    <w:basedOn w:val="Normal"/>
    <w:next w:val="Normal"/>
    <w:autoRedefine/>
    <w:rsid w:val="00F33556"/>
    <w:pPr>
      <w:spacing w:after="100"/>
      <w:ind w:left="600"/>
    </w:pPr>
  </w:style>
  <w:style w:type="paragraph" w:styleId="TOC5">
    <w:name w:val="toc 5"/>
    <w:basedOn w:val="Normal"/>
    <w:next w:val="Normal"/>
    <w:autoRedefine/>
    <w:rsid w:val="00F33556"/>
    <w:pPr>
      <w:spacing w:after="100"/>
      <w:ind w:left="800"/>
    </w:pPr>
  </w:style>
  <w:style w:type="paragraph" w:styleId="TOC6">
    <w:name w:val="toc 6"/>
    <w:basedOn w:val="Normal"/>
    <w:next w:val="Normal"/>
    <w:autoRedefine/>
    <w:rsid w:val="00F33556"/>
    <w:pPr>
      <w:spacing w:after="100"/>
      <w:ind w:left="1000"/>
    </w:pPr>
  </w:style>
  <w:style w:type="paragraph" w:styleId="TOC7">
    <w:name w:val="toc 7"/>
    <w:basedOn w:val="Normal"/>
    <w:next w:val="Normal"/>
    <w:autoRedefine/>
    <w:rsid w:val="00F33556"/>
    <w:pPr>
      <w:spacing w:after="100"/>
      <w:ind w:left="1200"/>
    </w:pPr>
  </w:style>
  <w:style w:type="paragraph" w:styleId="TOC8">
    <w:name w:val="toc 8"/>
    <w:basedOn w:val="Normal"/>
    <w:next w:val="Normal"/>
    <w:autoRedefine/>
    <w:rsid w:val="00F33556"/>
    <w:pPr>
      <w:spacing w:after="100"/>
      <w:ind w:left="1400"/>
    </w:pPr>
  </w:style>
  <w:style w:type="paragraph" w:styleId="TOC9">
    <w:name w:val="toc 9"/>
    <w:basedOn w:val="Normal"/>
    <w:next w:val="Normal"/>
    <w:autoRedefine/>
    <w:rsid w:val="00F33556"/>
    <w:pPr>
      <w:spacing w:after="100"/>
      <w:ind w:left="1600"/>
    </w:pPr>
  </w:style>
  <w:style w:type="character" w:styleId="Hyperlink">
    <w:name w:val="Hyperlink"/>
    <w:uiPriority w:val="99"/>
    <w:unhideWhenUsed/>
    <w:rsid w:val="00F33556"/>
    <w:rPr>
      <w:color w:val="0000FF"/>
      <w:u w:val="single"/>
    </w:rPr>
  </w:style>
  <w:style w:type="character" w:styleId="FollowedHyperlink">
    <w:name w:val="FollowedHyperlink"/>
    <w:rsid w:val="007839A1"/>
    <w:rPr>
      <w:rFonts w:cs="Times New Roman"/>
      <w:color w:val="800080"/>
      <w:u w:val="single"/>
    </w:rPr>
  </w:style>
  <w:style w:type="character" w:styleId="Emphasis">
    <w:name w:val="Emphasis"/>
    <w:qFormat/>
    <w:rsid w:val="0045081E"/>
    <w:rPr>
      <w:i/>
      <w:iCs/>
    </w:rPr>
  </w:style>
  <w:style w:type="paragraph" w:customStyle="1" w:styleId="COTCOCLV2-ASDEFCON">
    <w:name w:val="COT/COC LV2 - ASDEFCON"/>
    <w:basedOn w:val="ASDEFCONNormal"/>
    <w:next w:val="COTCOCLV3-ASDEFCON"/>
    <w:rsid w:val="00F33556"/>
    <w:pPr>
      <w:keepNext/>
      <w:keepLines/>
      <w:numPr>
        <w:ilvl w:val="1"/>
        <w:numId w:val="24"/>
      </w:numPr>
      <w:pBdr>
        <w:bottom w:val="single" w:sz="4" w:space="1" w:color="auto"/>
      </w:pBdr>
    </w:pPr>
    <w:rPr>
      <w:b/>
    </w:rPr>
  </w:style>
  <w:style w:type="paragraph" w:customStyle="1" w:styleId="COTCOCLV3-ASDEFCON">
    <w:name w:val="COT/COC LV3 - ASDEFCON"/>
    <w:basedOn w:val="ASDEFCONNormal"/>
    <w:rsid w:val="00F33556"/>
    <w:pPr>
      <w:numPr>
        <w:ilvl w:val="2"/>
        <w:numId w:val="24"/>
      </w:numPr>
    </w:pPr>
  </w:style>
  <w:style w:type="paragraph" w:customStyle="1" w:styleId="COTCOCLV1-ASDEFCON">
    <w:name w:val="COT/COC LV1 - ASDEFCON"/>
    <w:basedOn w:val="ASDEFCONNormal"/>
    <w:next w:val="COTCOCLV2-ASDEFCON"/>
    <w:rsid w:val="00F33556"/>
    <w:pPr>
      <w:keepNext/>
      <w:keepLines/>
      <w:numPr>
        <w:numId w:val="24"/>
      </w:numPr>
      <w:spacing w:before="240"/>
    </w:pPr>
    <w:rPr>
      <w:b/>
      <w:caps/>
    </w:rPr>
  </w:style>
  <w:style w:type="paragraph" w:customStyle="1" w:styleId="COTCOCLV4-ASDEFCON">
    <w:name w:val="COT/COC LV4 - ASDEFCON"/>
    <w:basedOn w:val="ASDEFCONNormal"/>
    <w:rsid w:val="00F33556"/>
    <w:pPr>
      <w:numPr>
        <w:ilvl w:val="3"/>
        <w:numId w:val="24"/>
      </w:numPr>
    </w:pPr>
  </w:style>
  <w:style w:type="paragraph" w:customStyle="1" w:styleId="COTCOCLV5-ASDEFCON">
    <w:name w:val="COT/COC LV5 - ASDEFCON"/>
    <w:basedOn w:val="ASDEFCONNormal"/>
    <w:rsid w:val="00F33556"/>
    <w:pPr>
      <w:numPr>
        <w:ilvl w:val="4"/>
        <w:numId w:val="24"/>
      </w:numPr>
    </w:pPr>
  </w:style>
  <w:style w:type="paragraph" w:customStyle="1" w:styleId="COTCOCLV6-ASDEFCON">
    <w:name w:val="COT/COC LV6 - ASDEFCON"/>
    <w:basedOn w:val="ASDEFCONNormal"/>
    <w:rsid w:val="00F33556"/>
    <w:pPr>
      <w:keepLines/>
      <w:numPr>
        <w:ilvl w:val="5"/>
        <w:numId w:val="24"/>
      </w:numPr>
    </w:pPr>
  </w:style>
  <w:style w:type="paragraph" w:customStyle="1" w:styleId="ASDEFCONOption">
    <w:name w:val="ASDEFCON Option"/>
    <w:basedOn w:val="ASDEFCONNormal"/>
    <w:rsid w:val="00F33556"/>
    <w:pPr>
      <w:keepNext/>
      <w:spacing w:before="60"/>
    </w:pPr>
    <w:rPr>
      <w:b/>
      <w:i/>
      <w:szCs w:val="24"/>
    </w:rPr>
  </w:style>
  <w:style w:type="paragraph" w:customStyle="1" w:styleId="NoteToDrafters-ASDEFCON">
    <w:name w:val="Note To Drafters - ASDEFCON"/>
    <w:basedOn w:val="ASDEFCONNormal"/>
    <w:rsid w:val="00F33556"/>
    <w:pPr>
      <w:keepNext/>
      <w:shd w:val="clear" w:color="auto" w:fill="000000"/>
    </w:pPr>
    <w:rPr>
      <w:b/>
      <w:i/>
      <w:color w:val="FFFFFF"/>
    </w:rPr>
  </w:style>
  <w:style w:type="paragraph" w:customStyle="1" w:styleId="NoteToTenderers-ASDEFCON">
    <w:name w:val="Note To Tenderers - ASDEFCON"/>
    <w:basedOn w:val="ASDEFCONNormal"/>
    <w:rsid w:val="00F33556"/>
    <w:pPr>
      <w:keepNext/>
      <w:shd w:val="pct15" w:color="auto" w:fill="auto"/>
    </w:pPr>
    <w:rPr>
      <w:b/>
      <w:i/>
    </w:rPr>
  </w:style>
  <w:style w:type="paragraph" w:customStyle="1" w:styleId="ASDEFCONTitle">
    <w:name w:val="ASDEFCON Title"/>
    <w:basedOn w:val="ASDEFCONNormal"/>
    <w:link w:val="ASDEFCONTitleChar"/>
    <w:rsid w:val="00F33556"/>
    <w:pPr>
      <w:keepLines/>
      <w:spacing w:before="240"/>
      <w:jc w:val="center"/>
    </w:pPr>
    <w:rPr>
      <w:b/>
      <w:caps/>
    </w:rPr>
  </w:style>
  <w:style w:type="paragraph" w:customStyle="1" w:styleId="ATTANNLV1-ASDEFCON">
    <w:name w:val="ATT/ANN LV1 - ASDEFCON"/>
    <w:basedOn w:val="ASDEFCONNormal"/>
    <w:next w:val="ATTANNLV2-ASDEFCON"/>
    <w:rsid w:val="00F33556"/>
    <w:pPr>
      <w:keepNext/>
      <w:keepLines/>
      <w:numPr>
        <w:numId w:val="4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33556"/>
    <w:pPr>
      <w:numPr>
        <w:ilvl w:val="1"/>
        <w:numId w:val="44"/>
      </w:numPr>
    </w:pPr>
    <w:rPr>
      <w:szCs w:val="24"/>
    </w:rPr>
  </w:style>
  <w:style w:type="character" w:customStyle="1" w:styleId="ATTANNLV2-ASDEFCONChar">
    <w:name w:val="ATT/ANN LV2 - ASDEFCON Char"/>
    <w:link w:val="ATTANNLV2-ASDEFCON"/>
    <w:rsid w:val="00F33556"/>
    <w:rPr>
      <w:rFonts w:ascii="Arial" w:hAnsi="Arial"/>
      <w:color w:val="000000"/>
      <w:szCs w:val="24"/>
    </w:rPr>
  </w:style>
  <w:style w:type="paragraph" w:customStyle="1" w:styleId="ATTANNLV3-ASDEFCON">
    <w:name w:val="ATT/ANN LV3 - ASDEFCON"/>
    <w:basedOn w:val="ASDEFCONNormal"/>
    <w:rsid w:val="00F33556"/>
    <w:pPr>
      <w:numPr>
        <w:ilvl w:val="2"/>
        <w:numId w:val="44"/>
      </w:numPr>
    </w:pPr>
    <w:rPr>
      <w:szCs w:val="24"/>
    </w:rPr>
  </w:style>
  <w:style w:type="paragraph" w:customStyle="1" w:styleId="ATTANNLV4-ASDEFCON">
    <w:name w:val="ATT/ANN LV4 - ASDEFCON"/>
    <w:basedOn w:val="ASDEFCONNormal"/>
    <w:rsid w:val="00F33556"/>
    <w:pPr>
      <w:numPr>
        <w:ilvl w:val="3"/>
        <w:numId w:val="44"/>
      </w:numPr>
    </w:pPr>
    <w:rPr>
      <w:szCs w:val="24"/>
    </w:rPr>
  </w:style>
  <w:style w:type="paragraph" w:customStyle="1" w:styleId="ASDEFCONCoverTitle">
    <w:name w:val="ASDEFCON Cover Title"/>
    <w:rsid w:val="00F33556"/>
    <w:pPr>
      <w:jc w:val="center"/>
    </w:pPr>
    <w:rPr>
      <w:rFonts w:ascii="Georgia" w:hAnsi="Georgia"/>
      <w:b/>
      <w:color w:val="000000"/>
      <w:sz w:val="100"/>
      <w:szCs w:val="24"/>
    </w:rPr>
  </w:style>
  <w:style w:type="paragraph" w:customStyle="1" w:styleId="ASDEFCONHeaderFooterLeft">
    <w:name w:val="ASDEFCON Header/Footer Left"/>
    <w:basedOn w:val="ASDEFCONNormal"/>
    <w:rsid w:val="00F33556"/>
    <w:pPr>
      <w:spacing w:after="0"/>
      <w:jc w:val="left"/>
    </w:pPr>
    <w:rPr>
      <w:sz w:val="16"/>
      <w:szCs w:val="24"/>
    </w:rPr>
  </w:style>
  <w:style w:type="paragraph" w:customStyle="1" w:styleId="ASDEFCONCoverPageIncorp">
    <w:name w:val="ASDEFCON Cover Page Incorp"/>
    <w:rsid w:val="00F3355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33556"/>
    <w:rPr>
      <w:b/>
      <w:i/>
    </w:rPr>
  </w:style>
  <w:style w:type="paragraph" w:customStyle="1" w:styleId="COTCOCLV2NONUM-ASDEFCON">
    <w:name w:val="COT/COC LV2 NONUM - ASDEFCON"/>
    <w:basedOn w:val="COTCOCLV2-ASDEFCON"/>
    <w:next w:val="COTCOCLV3-ASDEFCON"/>
    <w:rsid w:val="00F3355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33556"/>
    <w:pPr>
      <w:keepNext w:val="0"/>
      <w:numPr>
        <w:numId w:val="0"/>
      </w:numPr>
      <w:ind w:left="851"/>
    </w:pPr>
    <w:rPr>
      <w:bCs/>
      <w:szCs w:val="20"/>
    </w:rPr>
  </w:style>
  <w:style w:type="paragraph" w:customStyle="1" w:styleId="COTCOCLV3NONUM-ASDEFCON">
    <w:name w:val="COT/COC LV3 NONUM - ASDEFCON"/>
    <w:basedOn w:val="COTCOCLV3-ASDEFCON"/>
    <w:next w:val="COTCOCLV3-ASDEFCON"/>
    <w:rsid w:val="00F33556"/>
    <w:pPr>
      <w:numPr>
        <w:ilvl w:val="0"/>
        <w:numId w:val="0"/>
      </w:numPr>
      <w:ind w:left="851"/>
    </w:pPr>
    <w:rPr>
      <w:szCs w:val="20"/>
    </w:rPr>
  </w:style>
  <w:style w:type="paragraph" w:customStyle="1" w:styleId="COTCOCLV4NONUM-ASDEFCON">
    <w:name w:val="COT/COC LV4 NONUM - ASDEFCON"/>
    <w:basedOn w:val="COTCOCLV4-ASDEFCON"/>
    <w:next w:val="COTCOCLV4-ASDEFCON"/>
    <w:rsid w:val="00F33556"/>
    <w:pPr>
      <w:numPr>
        <w:ilvl w:val="0"/>
        <w:numId w:val="0"/>
      </w:numPr>
      <w:ind w:left="1418"/>
    </w:pPr>
    <w:rPr>
      <w:szCs w:val="20"/>
    </w:rPr>
  </w:style>
  <w:style w:type="paragraph" w:customStyle="1" w:styleId="COTCOCLV5NONUM-ASDEFCON">
    <w:name w:val="COT/COC LV5 NONUM - ASDEFCON"/>
    <w:basedOn w:val="COTCOCLV5-ASDEFCON"/>
    <w:next w:val="COTCOCLV5-ASDEFCON"/>
    <w:rsid w:val="00F33556"/>
    <w:pPr>
      <w:numPr>
        <w:ilvl w:val="0"/>
        <w:numId w:val="0"/>
      </w:numPr>
      <w:ind w:left="1985"/>
    </w:pPr>
    <w:rPr>
      <w:szCs w:val="20"/>
    </w:rPr>
  </w:style>
  <w:style w:type="paragraph" w:customStyle="1" w:styleId="COTCOCLV6NONUM-ASDEFCON">
    <w:name w:val="COT/COC LV6 NONUM - ASDEFCON"/>
    <w:basedOn w:val="COTCOCLV6-ASDEFCON"/>
    <w:next w:val="COTCOCLV6-ASDEFCON"/>
    <w:rsid w:val="00F33556"/>
    <w:pPr>
      <w:numPr>
        <w:ilvl w:val="0"/>
        <w:numId w:val="0"/>
      </w:numPr>
      <w:ind w:left="2552"/>
    </w:pPr>
    <w:rPr>
      <w:szCs w:val="20"/>
    </w:rPr>
  </w:style>
  <w:style w:type="paragraph" w:customStyle="1" w:styleId="ATTANNLV1NONUM-ASDEFCON">
    <w:name w:val="ATT/ANN LV1 NONUM - ASDEFCON"/>
    <w:basedOn w:val="ATTANNLV1-ASDEFCON"/>
    <w:next w:val="ATTANNLV2-ASDEFCON"/>
    <w:rsid w:val="00F33556"/>
    <w:pPr>
      <w:numPr>
        <w:numId w:val="0"/>
      </w:numPr>
      <w:ind w:left="851"/>
    </w:pPr>
    <w:rPr>
      <w:bCs/>
      <w:szCs w:val="20"/>
    </w:rPr>
  </w:style>
  <w:style w:type="paragraph" w:customStyle="1" w:styleId="ATTANNLV2NONUM-ASDEFCON">
    <w:name w:val="ATT/ANN LV2 NONUM - ASDEFCON"/>
    <w:basedOn w:val="ATTANNLV2-ASDEFCON"/>
    <w:next w:val="ATTANNLV2-ASDEFCON"/>
    <w:rsid w:val="00F33556"/>
    <w:pPr>
      <w:numPr>
        <w:ilvl w:val="0"/>
        <w:numId w:val="0"/>
      </w:numPr>
      <w:ind w:left="851"/>
    </w:pPr>
    <w:rPr>
      <w:szCs w:val="20"/>
    </w:rPr>
  </w:style>
  <w:style w:type="paragraph" w:customStyle="1" w:styleId="ATTANNLV3NONUM-ASDEFCON">
    <w:name w:val="ATT/ANN LV3 NONUM - ASDEFCON"/>
    <w:basedOn w:val="ATTANNLV3-ASDEFCON"/>
    <w:next w:val="ATTANNLV3-ASDEFCON"/>
    <w:rsid w:val="00F33556"/>
    <w:pPr>
      <w:numPr>
        <w:ilvl w:val="0"/>
        <w:numId w:val="0"/>
      </w:numPr>
      <w:ind w:left="1418"/>
    </w:pPr>
    <w:rPr>
      <w:szCs w:val="20"/>
    </w:rPr>
  </w:style>
  <w:style w:type="paragraph" w:customStyle="1" w:styleId="ATTANNLV4NONUM-ASDEFCON">
    <w:name w:val="ATT/ANN LV4 NONUM - ASDEFCON"/>
    <w:basedOn w:val="ATTANNLV4-ASDEFCON"/>
    <w:next w:val="ATTANNLV4-ASDEFCON"/>
    <w:rsid w:val="00F33556"/>
    <w:pPr>
      <w:numPr>
        <w:ilvl w:val="0"/>
        <w:numId w:val="0"/>
      </w:numPr>
      <w:ind w:left="1985"/>
    </w:pPr>
    <w:rPr>
      <w:szCs w:val="20"/>
    </w:rPr>
  </w:style>
  <w:style w:type="paragraph" w:customStyle="1" w:styleId="NoteToDraftersBullets-ASDEFCON">
    <w:name w:val="Note To Drafters Bullets - ASDEFCON"/>
    <w:basedOn w:val="NoteToDrafters-ASDEFCON"/>
    <w:rsid w:val="00F33556"/>
    <w:pPr>
      <w:numPr>
        <w:numId w:val="26"/>
      </w:numPr>
    </w:pPr>
    <w:rPr>
      <w:bCs/>
      <w:iCs/>
      <w:szCs w:val="20"/>
    </w:rPr>
  </w:style>
  <w:style w:type="paragraph" w:customStyle="1" w:styleId="NoteToDraftersList-ASDEFCON">
    <w:name w:val="Note To Drafters List - ASDEFCON"/>
    <w:basedOn w:val="NoteToDrafters-ASDEFCON"/>
    <w:rsid w:val="00F33556"/>
    <w:pPr>
      <w:numPr>
        <w:numId w:val="27"/>
      </w:numPr>
    </w:pPr>
    <w:rPr>
      <w:bCs/>
      <w:iCs/>
      <w:szCs w:val="20"/>
    </w:rPr>
  </w:style>
  <w:style w:type="paragraph" w:customStyle="1" w:styleId="NoteToTenderersBullets-ASDEFCON">
    <w:name w:val="Note To Tenderers Bullets - ASDEFCON"/>
    <w:basedOn w:val="NoteToTenderers-ASDEFCON"/>
    <w:rsid w:val="00F33556"/>
    <w:pPr>
      <w:numPr>
        <w:numId w:val="28"/>
      </w:numPr>
    </w:pPr>
    <w:rPr>
      <w:bCs/>
      <w:iCs/>
      <w:szCs w:val="20"/>
    </w:rPr>
  </w:style>
  <w:style w:type="paragraph" w:customStyle="1" w:styleId="NoteToTenderersList-ASDEFCON">
    <w:name w:val="Note To Tenderers List - ASDEFCON"/>
    <w:basedOn w:val="NoteToTenderers-ASDEFCON"/>
    <w:rsid w:val="00F33556"/>
    <w:pPr>
      <w:numPr>
        <w:numId w:val="29"/>
      </w:numPr>
    </w:pPr>
    <w:rPr>
      <w:bCs/>
      <w:iCs/>
      <w:szCs w:val="20"/>
    </w:rPr>
  </w:style>
  <w:style w:type="paragraph" w:customStyle="1" w:styleId="SOWHL1-ASDEFCON">
    <w:name w:val="SOW HL1 - ASDEFCON"/>
    <w:basedOn w:val="ASDEFCONNormal"/>
    <w:next w:val="SOWHL2-ASDEFCON"/>
    <w:qFormat/>
    <w:rsid w:val="00F33556"/>
    <w:pPr>
      <w:keepNext/>
      <w:numPr>
        <w:numId w:val="1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33556"/>
    <w:pPr>
      <w:keepNext/>
      <w:numPr>
        <w:ilvl w:val="1"/>
        <w:numId w:val="1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33556"/>
    <w:pPr>
      <w:keepNext/>
      <w:numPr>
        <w:ilvl w:val="2"/>
        <w:numId w:val="13"/>
      </w:numPr>
    </w:pPr>
    <w:rPr>
      <w:rFonts w:eastAsia="Calibri"/>
      <w:b/>
      <w:szCs w:val="22"/>
      <w:lang w:eastAsia="en-US"/>
    </w:rPr>
  </w:style>
  <w:style w:type="paragraph" w:customStyle="1" w:styleId="SOWHL4-ASDEFCON">
    <w:name w:val="SOW HL4 - ASDEFCON"/>
    <w:basedOn w:val="ASDEFCONNormal"/>
    <w:qFormat/>
    <w:rsid w:val="00F33556"/>
    <w:pPr>
      <w:keepNext/>
      <w:numPr>
        <w:ilvl w:val="3"/>
        <w:numId w:val="13"/>
      </w:numPr>
    </w:pPr>
    <w:rPr>
      <w:rFonts w:eastAsia="Calibri"/>
      <w:b/>
      <w:szCs w:val="22"/>
      <w:lang w:eastAsia="en-US"/>
    </w:rPr>
  </w:style>
  <w:style w:type="paragraph" w:customStyle="1" w:styleId="SOWHL5-ASDEFCON">
    <w:name w:val="SOW HL5 - ASDEFCON"/>
    <w:basedOn w:val="ASDEFCONNormal"/>
    <w:qFormat/>
    <w:rsid w:val="00F33556"/>
    <w:pPr>
      <w:keepNext/>
      <w:numPr>
        <w:ilvl w:val="4"/>
        <w:numId w:val="13"/>
      </w:numPr>
    </w:pPr>
    <w:rPr>
      <w:rFonts w:eastAsia="Calibri"/>
      <w:b/>
      <w:szCs w:val="22"/>
      <w:lang w:eastAsia="en-US"/>
    </w:rPr>
  </w:style>
  <w:style w:type="paragraph" w:customStyle="1" w:styleId="SOWSubL1-ASDEFCON">
    <w:name w:val="SOW SubL1 - ASDEFCON"/>
    <w:basedOn w:val="ASDEFCONNormal"/>
    <w:qFormat/>
    <w:rsid w:val="00F33556"/>
    <w:pPr>
      <w:numPr>
        <w:ilvl w:val="5"/>
        <w:numId w:val="13"/>
      </w:numPr>
    </w:pPr>
    <w:rPr>
      <w:rFonts w:eastAsia="Calibri"/>
      <w:szCs w:val="22"/>
      <w:lang w:eastAsia="en-US"/>
    </w:rPr>
  </w:style>
  <w:style w:type="paragraph" w:customStyle="1" w:styleId="SOWHL1NONUM-ASDEFCON">
    <w:name w:val="SOW HL1 NONUM - ASDEFCON"/>
    <w:basedOn w:val="SOWHL1-ASDEFCON"/>
    <w:next w:val="SOWHL2-ASDEFCON"/>
    <w:rsid w:val="00F3355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33556"/>
    <w:pPr>
      <w:numPr>
        <w:ilvl w:val="0"/>
        <w:numId w:val="0"/>
      </w:numPr>
      <w:ind w:left="1134"/>
    </w:pPr>
    <w:rPr>
      <w:rFonts w:eastAsia="Times New Roman"/>
      <w:bCs/>
      <w:szCs w:val="20"/>
    </w:rPr>
  </w:style>
  <w:style w:type="paragraph" w:customStyle="1" w:styleId="SOWTL2-ASDEFCON">
    <w:name w:val="SOW TL2 - ASDEFCON"/>
    <w:basedOn w:val="SOWHL2-ASDEFCON"/>
    <w:rsid w:val="00F33556"/>
    <w:pPr>
      <w:keepNext w:val="0"/>
      <w:pBdr>
        <w:bottom w:val="none" w:sz="0" w:space="0" w:color="auto"/>
      </w:pBdr>
    </w:pPr>
    <w:rPr>
      <w:b w:val="0"/>
    </w:rPr>
  </w:style>
  <w:style w:type="paragraph" w:customStyle="1" w:styleId="SOWTL3NONUM-ASDEFCON">
    <w:name w:val="SOW TL3 NONUM - ASDEFCON"/>
    <w:basedOn w:val="SOWTL3-ASDEFCON"/>
    <w:next w:val="SOWTL3-ASDEFCON"/>
    <w:rsid w:val="00F33556"/>
    <w:pPr>
      <w:numPr>
        <w:ilvl w:val="0"/>
        <w:numId w:val="0"/>
      </w:numPr>
      <w:ind w:left="1134"/>
    </w:pPr>
    <w:rPr>
      <w:rFonts w:eastAsia="Times New Roman"/>
      <w:bCs/>
      <w:szCs w:val="20"/>
    </w:rPr>
  </w:style>
  <w:style w:type="paragraph" w:customStyle="1" w:styleId="SOWTL3-ASDEFCON">
    <w:name w:val="SOW TL3 - ASDEFCON"/>
    <w:basedOn w:val="SOWHL3-ASDEFCON"/>
    <w:rsid w:val="00F33556"/>
    <w:pPr>
      <w:keepNext w:val="0"/>
    </w:pPr>
    <w:rPr>
      <w:b w:val="0"/>
    </w:rPr>
  </w:style>
  <w:style w:type="paragraph" w:customStyle="1" w:styleId="SOWTL4NONUM-ASDEFCON">
    <w:name w:val="SOW TL4 NONUM - ASDEFCON"/>
    <w:basedOn w:val="SOWTL4-ASDEFCON"/>
    <w:next w:val="SOWTL4-ASDEFCON"/>
    <w:rsid w:val="00F33556"/>
    <w:pPr>
      <w:numPr>
        <w:ilvl w:val="0"/>
        <w:numId w:val="0"/>
      </w:numPr>
      <w:ind w:left="1134"/>
    </w:pPr>
    <w:rPr>
      <w:rFonts w:eastAsia="Times New Roman"/>
      <w:bCs/>
      <w:szCs w:val="20"/>
    </w:rPr>
  </w:style>
  <w:style w:type="paragraph" w:customStyle="1" w:styleId="SOWTL4-ASDEFCON">
    <w:name w:val="SOW TL4 - ASDEFCON"/>
    <w:basedOn w:val="SOWHL4-ASDEFCON"/>
    <w:rsid w:val="00F33556"/>
    <w:pPr>
      <w:keepNext w:val="0"/>
    </w:pPr>
    <w:rPr>
      <w:b w:val="0"/>
    </w:rPr>
  </w:style>
  <w:style w:type="paragraph" w:customStyle="1" w:styleId="SOWTL5NONUM-ASDEFCON">
    <w:name w:val="SOW TL5 NONUM - ASDEFCON"/>
    <w:basedOn w:val="SOWHL5-ASDEFCON"/>
    <w:next w:val="SOWTL5-ASDEFCON"/>
    <w:rsid w:val="00F33556"/>
    <w:pPr>
      <w:keepNext w:val="0"/>
      <w:numPr>
        <w:ilvl w:val="0"/>
        <w:numId w:val="0"/>
      </w:numPr>
      <w:ind w:left="1134"/>
    </w:pPr>
    <w:rPr>
      <w:b w:val="0"/>
    </w:rPr>
  </w:style>
  <w:style w:type="paragraph" w:customStyle="1" w:styleId="SOWTL5-ASDEFCON">
    <w:name w:val="SOW TL5 - ASDEFCON"/>
    <w:basedOn w:val="SOWHL5-ASDEFCON"/>
    <w:rsid w:val="00F33556"/>
    <w:pPr>
      <w:keepNext w:val="0"/>
    </w:pPr>
    <w:rPr>
      <w:b w:val="0"/>
    </w:rPr>
  </w:style>
  <w:style w:type="paragraph" w:customStyle="1" w:styleId="SOWSubL2-ASDEFCON">
    <w:name w:val="SOW SubL2 - ASDEFCON"/>
    <w:basedOn w:val="ASDEFCONNormal"/>
    <w:qFormat/>
    <w:rsid w:val="00F33556"/>
    <w:pPr>
      <w:numPr>
        <w:ilvl w:val="6"/>
        <w:numId w:val="13"/>
      </w:numPr>
    </w:pPr>
    <w:rPr>
      <w:rFonts w:eastAsia="Calibri"/>
      <w:szCs w:val="22"/>
      <w:lang w:eastAsia="en-US"/>
    </w:rPr>
  </w:style>
  <w:style w:type="paragraph" w:customStyle="1" w:styleId="SOWSubL1NONUM-ASDEFCON">
    <w:name w:val="SOW SubL1 NONUM - ASDEFCON"/>
    <w:basedOn w:val="SOWSubL1-ASDEFCON"/>
    <w:next w:val="SOWSubL1-ASDEFCON"/>
    <w:qFormat/>
    <w:rsid w:val="00F33556"/>
    <w:pPr>
      <w:numPr>
        <w:numId w:val="0"/>
      </w:numPr>
      <w:ind w:left="1701"/>
    </w:pPr>
  </w:style>
  <w:style w:type="paragraph" w:customStyle="1" w:styleId="SOWSubL2NONUM-ASDEFCON">
    <w:name w:val="SOW SubL2 NONUM - ASDEFCON"/>
    <w:basedOn w:val="SOWSubL2-ASDEFCON"/>
    <w:next w:val="SOWSubL2-ASDEFCON"/>
    <w:qFormat/>
    <w:rsid w:val="00F33556"/>
    <w:pPr>
      <w:numPr>
        <w:ilvl w:val="0"/>
        <w:numId w:val="0"/>
      </w:numPr>
      <w:ind w:left="2268"/>
    </w:pPr>
  </w:style>
  <w:style w:type="paragraph" w:customStyle="1" w:styleId="ASDEFCONTextBlock">
    <w:name w:val="ASDEFCON TextBlock"/>
    <w:basedOn w:val="ASDEFCONNormal"/>
    <w:qFormat/>
    <w:rsid w:val="00F3355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33556"/>
    <w:pPr>
      <w:numPr>
        <w:numId w:val="3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F33556"/>
    <w:pPr>
      <w:keepNext/>
      <w:spacing w:before="240"/>
    </w:pPr>
    <w:rPr>
      <w:rFonts w:ascii="Arial Bold" w:hAnsi="Arial Bold"/>
      <w:b/>
      <w:bCs/>
      <w:caps/>
      <w:szCs w:val="20"/>
    </w:rPr>
  </w:style>
  <w:style w:type="paragraph" w:customStyle="1" w:styleId="Table8ptHeading-ASDEFCON">
    <w:name w:val="Table 8pt Heading - ASDEFCON"/>
    <w:basedOn w:val="ASDEFCONNormal"/>
    <w:rsid w:val="00F3355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33556"/>
    <w:pPr>
      <w:numPr>
        <w:numId w:val="4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33556"/>
    <w:pPr>
      <w:numPr>
        <w:numId w:val="4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33556"/>
    <w:rPr>
      <w:rFonts w:ascii="Arial" w:eastAsia="Calibri" w:hAnsi="Arial"/>
      <w:color w:val="000000"/>
      <w:szCs w:val="22"/>
      <w:lang w:eastAsia="en-US"/>
    </w:rPr>
  </w:style>
  <w:style w:type="paragraph" w:customStyle="1" w:styleId="Table8ptSub1-ASDEFCON">
    <w:name w:val="Table 8pt Sub1 - ASDEFCON"/>
    <w:basedOn w:val="Table8ptText-ASDEFCON"/>
    <w:rsid w:val="00F33556"/>
    <w:pPr>
      <w:numPr>
        <w:ilvl w:val="1"/>
      </w:numPr>
    </w:pPr>
  </w:style>
  <w:style w:type="paragraph" w:customStyle="1" w:styleId="Table8ptSub2-ASDEFCON">
    <w:name w:val="Table 8pt Sub2 - ASDEFCON"/>
    <w:basedOn w:val="Table8ptText-ASDEFCON"/>
    <w:rsid w:val="00F33556"/>
    <w:pPr>
      <w:numPr>
        <w:ilvl w:val="2"/>
      </w:numPr>
    </w:pPr>
  </w:style>
  <w:style w:type="paragraph" w:customStyle="1" w:styleId="Table10ptHeading-ASDEFCON">
    <w:name w:val="Table 10pt Heading - ASDEFCON"/>
    <w:basedOn w:val="ASDEFCONNormal"/>
    <w:rsid w:val="00F33556"/>
    <w:pPr>
      <w:keepNext/>
      <w:spacing w:before="60" w:after="60"/>
      <w:jc w:val="center"/>
    </w:pPr>
    <w:rPr>
      <w:b/>
    </w:rPr>
  </w:style>
  <w:style w:type="paragraph" w:customStyle="1" w:styleId="Table8ptBP1-ASDEFCON">
    <w:name w:val="Table 8pt BP1 - ASDEFCON"/>
    <w:basedOn w:val="Table8ptText-ASDEFCON"/>
    <w:rsid w:val="00F33556"/>
    <w:pPr>
      <w:numPr>
        <w:numId w:val="32"/>
      </w:numPr>
    </w:pPr>
  </w:style>
  <w:style w:type="paragraph" w:customStyle="1" w:styleId="Table8ptBP2-ASDEFCON">
    <w:name w:val="Table 8pt BP2 - ASDEFCON"/>
    <w:basedOn w:val="Table8ptText-ASDEFCON"/>
    <w:rsid w:val="00F33556"/>
    <w:pPr>
      <w:numPr>
        <w:ilvl w:val="1"/>
        <w:numId w:val="32"/>
      </w:numPr>
      <w:tabs>
        <w:tab w:val="clear" w:pos="284"/>
      </w:tabs>
    </w:pPr>
    <w:rPr>
      <w:iCs/>
    </w:rPr>
  </w:style>
  <w:style w:type="paragraph" w:customStyle="1" w:styleId="ASDEFCONBulletsLV1">
    <w:name w:val="ASDEFCON Bullets LV1"/>
    <w:basedOn w:val="ASDEFCONNormal"/>
    <w:rsid w:val="00F33556"/>
    <w:pPr>
      <w:numPr>
        <w:numId w:val="34"/>
      </w:numPr>
    </w:pPr>
    <w:rPr>
      <w:rFonts w:eastAsia="Calibri"/>
      <w:szCs w:val="22"/>
      <w:lang w:eastAsia="en-US"/>
    </w:rPr>
  </w:style>
  <w:style w:type="paragraph" w:customStyle="1" w:styleId="Table10ptSub1-ASDEFCON">
    <w:name w:val="Table 10pt Sub1 - ASDEFCON"/>
    <w:basedOn w:val="Table10ptText-ASDEFCON"/>
    <w:rsid w:val="00F33556"/>
    <w:pPr>
      <w:numPr>
        <w:ilvl w:val="1"/>
      </w:numPr>
      <w:jc w:val="both"/>
    </w:pPr>
  </w:style>
  <w:style w:type="paragraph" w:customStyle="1" w:styleId="Table10ptSub2-ASDEFCON">
    <w:name w:val="Table 10pt Sub2 - ASDEFCON"/>
    <w:basedOn w:val="Table10ptText-ASDEFCON"/>
    <w:rsid w:val="00F33556"/>
    <w:pPr>
      <w:numPr>
        <w:ilvl w:val="2"/>
      </w:numPr>
      <w:jc w:val="both"/>
    </w:pPr>
  </w:style>
  <w:style w:type="paragraph" w:customStyle="1" w:styleId="ASDEFCONBulletsLV2">
    <w:name w:val="ASDEFCON Bullets LV2"/>
    <w:basedOn w:val="ASDEFCONNormal"/>
    <w:rsid w:val="00F33556"/>
    <w:pPr>
      <w:numPr>
        <w:numId w:val="8"/>
      </w:numPr>
    </w:pPr>
  </w:style>
  <w:style w:type="paragraph" w:customStyle="1" w:styleId="Table10ptBP1-ASDEFCON">
    <w:name w:val="Table 10pt BP1 - ASDEFCON"/>
    <w:basedOn w:val="ASDEFCONNormal"/>
    <w:rsid w:val="00F33556"/>
    <w:pPr>
      <w:numPr>
        <w:numId w:val="38"/>
      </w:numPr>
      <w:spacing w:before="60" w:after="60"/>
    </w:pPr>
  </w:style>
  <w:style w:type="paragraph" w:customStyle="1" w:styleId="Table10ptBP2-ASDEFCON">
    <w:name w:val="Table 10pt BP2 - ASDEFCON"/>
    <w:basedOn w:val="ASDEFCONNormal"/>
    <w:link w:val="Table10ptBP2-ASDEFCONCharChar"/>
    <w:rsid w:val="00F33556"/>
    <w:pPr>
      <w:numPr>
        <w:ilvl w:val="1"/>
        <w:numId w:val="38"/>
      </w:numPr>
      <w:spacing w:before="60" w:after="60"/>
    </w:pPr>
  </w:style>
  <w:style w:type="character" w:customStyle="1" w:styleId="Table10ptBP2-ASDEFCONCharChar">
    <w:name w:val="Table 10pt BP2 - ASDEFCON Char Char"/>
    <w:link w:val="Table10ptBP2-ASDEFCON"/>
    <w:rsid w:val="00F33556"/>
    <w:rPr>
      <w:rFonts w:ascii="Arial" w:hAnsi="Arial"/>
      <w:color w:val="000000"/>
      <w:szCs w:val="40"/>
    </w:rPr>
  </w:style>
  <w:style w:type="paragraph" w:customStyle="1" w:styleId="GuideMarginHead-ASDEFCON">
    <w:name w:val="Guide Margin Head - ASDEFCON"/>
    <w:basedOn w:val="ASDEFCONNormal"/>
    <w:link w:val="GuideMarginHead-ASDEFCONChar"/>
    <w:rsid w:val="00F33556"/>
    <w:pPr>
      <w:tabs>
        <w:tab w:val="left" w:pos="1701"/>
      </w:tabs>
      <w:ind w:left="1701" w:hanging="1701"/>
    </w:pPr>
    <w:rPr>
      <w:rFonts w:eastAsia="Calibri"/>
      <w:szCs w:val="22"/>
      <w:lang w:eastAsia="en-US"/>
    </w:rPr>
  </w:style>
  <w:style w:type="character" w:customStyle="1" w:styleId="GuideMarginHead-ASDEFCONChar">
    <w:name w:val="Guide Margin Head - ASDEFCON Char"/>
    <w:link w:val="GuideMarginHead-ASDEFCON"/>
    <w:rsid w:val="0094143C"/>
    <w:rPr>
      <w:rFonts w:ascii="Arial" w:eastAsia="Calibri" w:hAnsi="Arial"/>
      <w:color w:val="000000"/>
      <w:szCs w:val="22"/>
      <w:lang w:eastAsia="en-US"/>
    </w:rPr>
  </w:style>
  <w:style w:type="paragraph" w:customStyle="1" w:styleId="GuideText-ASDEFCON">
    <w:name w:val="Guide Text - ASDEFCON"/>
    <w:basedOn w:val="ASDEFCONNormal"/>
    <w:link w:val="GuideText-ASDEFCONChar"/>
    <w:rsid w:val="00F33556"/>
    <w:pPr>
      <w:ind w:left="1680"/>
    </w:pPr>
    <w:rPr>
      <w:lang w:eastAsia="en-US"/>
    </w:rPr>
  </w:style>
  <w:style w:type="character" w:customStyle="1" w:styleId="GuideText-ASDEFCONChar">
    <w:name w:val="Guide Text - ASDEFCON Char"/>
    <w:link w:val="GuideText-ASDEFCON"/>
    <w:rsid w:val="0094143C"/>
    <w:rPr>
      <w:rFonts w:ascii="Arial" w:hAnsi="Arial"/>
      <w:color w:val="000000"/>
      <w:szCs w:val="40"/>
      <w:lang w:eastAsia="en-US"/>
    </w:rPr>
  </w:style>
  <w:style w:type="paragraph" w:customStyle="1" w:styleId="GuideSublistLv1-ASDEFCON">
    <w:name w:val="Guide Sublist Lv1 - ASDEFCON"/>
    <w:basedOn w:val="ASDEFCONNormal"/>
    <w:qFormat/>
    <w:rsid w:val="00F33556"/>
    <w:pPr>
      <w:numPr>
        <w:numId w:val="42"/>
      </w:numPr>
    </w:pPr>
    <w:rPr>
      <w:rFonts w:eastAsia="Calibri"/>
      <w:szCs w:val="22"/>
      <w:lang w:eastAsia="en-US"/>
    </w:rPr>
  </w:style>
  <w:style w:type="paragraph" w:customStyle="1" w:styleId="GuideBullets-ASDEFCON">
    <w:name w:val="Guide Bullets - ASDEFCON"/>
    <w:basedOn w:val="ASDEFCONNormal"/>
    <w:rsid w:val="00F33556"/>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F3355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33556"/>
    <w:pPr>
      <w:keepNext/>
      <w:spacing w:before="240"/>
    </w:pPr>
    <w:rPr>
      <w:rFonts w:eastAsia="Calibri"/>
      <w:b/>
      <w:caps/>
      <w:szCs w:val="20"/>
      <w:lang w:eastAsia="en-US"/>
    </w:rPr>
  </w:style>
  <w:style w:type="paragraph" w:customStyle="1" w:styleId="ASDEFCONSublist">
    <w:name w:val="ASDEFCON Sublist"/>
    <w:basedOn w:val="ASDEFCONNormal"/>
    <w:rsid w:val="00F33556"/>
    <w:pPr>
      <w:numPr>
        <w:numId w:val="43"/>
      </w:numPr>
    </w:pPr>
    <w:rPr>
      <w:iCs/>
    </w:rPr>
  </w:style>
  <w:style w:type="paragraph" w:customStyle="1" w:styleId="ASDEFCONRecitals">
    <w:name w:val="ASDEFCON Recitals"/>
    <w:basedOn w:val="ASDEFCONNormal"/>
    <w:link w:val="ASDEFCONRecitalsCharChar"/>
    <w:rsid w:val="00F33556"/>
    <w:pPr>
      <w:numPr>
        <w:numId w:val="35"/>
      </w:numPr>
    </w:pPr>
  </w:style>
  <w:style w:type="character" w:customStyle="1" w:styleId="ASDEFCONRecitalsCharChar">
    <w:name w:val="ASDEFCON Recitals Char Char"/>
    <w:link w:val="ASDEFCONRecitals"/>
    <w:rsid w:val="00F33556"/>
    <w:rPr>
      <w:rFonts w:ascii="Arial" w:hAnsi="Arial"/>
      <w:color w:val="000000"/>
      <w:szCs w:val="40"/>
    </w:rPr>
  </w:style>
  <w:style w:type="paragraph" w:customStyle="1" w:styleId="NoteList-ASDEFCON">
    <w:name w:val="Note List - ASDEFCON"/>
    <w:basedOn w:val="ASDEFCONNormal"/>
    <w:rsid w:val="00F33556"/>
    <w:pPr>
      <w:numPr>
        <w:numId w:val="36"/>
      </w:numPr>
    </w:pPr>
    <w:rPr>
      <w:b/>
      <w:bCs/>
      <w:i/>
    </w:rPr>
  </w:style>
  <w:style w:type="paragraph" w:customStyle="1" w:styleId="NoteBullets-ASDEFCON">
    <w:name w:val="Note Bullets - ASDEFCON"/>
    <w:basedOn w:val="ASDEFCONNormal"/>
    <w:rsid w:val="00F33556"/>
    <w:pPr>
      <w:numPr>
        <w:numId w:val="37"/>
      </w:numPr>
    </w:pPr>
    <w:rPr>
      <w:b/>
      <w:i/>
    </w:rPr>
  </w:style>
  <w:style w:type="paragraph" w:customStyle="1" w:styleId="ASDEFCONOperativePartListLV1">
    <w:name w:val="ASDEFCON Operative Part List LV1"/>
    <w:basedOn w:val="ASDEFCONNormal"/>
    <w:rsid w:val="00F33556"/>
    <w:pPr>
      <w:numPr>
        <w:numId w:val="39"/>
      </w:numPr>
    </w:pPr>
    <w:rPr>
      <w:iCs/>
    </w:rPr>
  </w:style>
  <w:style w:type="paragraph" w:customStyle="1" w:styleId="ASDEFCONOperativePartListLV2">
    <w:name w:val="ASDEFCON Operative Part List LV2"/>
    <w:basedOn w:val="ASDEFCONOperativePartListLV1"/>
    <w:rsid w:val="00F33556"/>
    <w:pPr>
      <w:numPr>
        <w:ilvl w:val="1"/>
      </w:numPr>
    </w:pPr>
  </w:style>
  <w:style w:type="paragraph" w:customStyle="1" w:styleId="ASDEFCONOptionSpace">
    <w:name w:val="ASDEFCON Option Space"/>
    <w:basedOn w:val="ASDEFCONNormal"/>
    <w:rsid w:val="00F33556"/>
    <w:pPr>
      <w:spacing w:after="0"/>
    </w:pPr>
    <w:rPr>
      <w:bCs/>
      <w:color w:val="FFFFFF"/>
      <w:sz w:val="8"/>
    </w:rPr>
  </w:style>
  <w:style w:type="paragraph" w:customStyle="1" w:styleId="ATTANNReferencetoCOC">
    <w:name w:val="ATT/ANN Reference to COC"/>
    <w:basedOn w:val="ASDEFCONNormal"/>
    <w:rsid w:val="00F33556"/>
    <w:pPr>
      <w:keepNext/>
      <w:jc w:val="right"/>
    </w:pPr>
    <w:rPr>
      <w:i/>
      <w:iCs/>
      <w:szCs w:val="20"/>
    </w:rPr>
  </w:style>
  <w:style w:type="paragraph" w:customStyle="1" w:styleId="ASDEFCONHeaderFooterCenter">
    <w:name w:val="ASDEFCON Header/Footer Center"/>
    <w:basedOn w:val="ASDEFCONHeaderFooterLeft"/>
    <w:rsid w:val="00F33556"/>
    <w:pPr>
      <w:jc w:val="center"/>
    </w:pPr>
    <w:rPr>
      <w:szCs w:val="20"/>
    </w:rPr>
  </w:style>
  <w:style w:type="paragraph" w:customStyle="1" w:styleId="ASDEFCONHeaderFooterRight">
    <w:name w:val="ASDEFCON Header/Footer Right"/>
    <w:basedOn w:val="ASDEFCONHeaderFooterLeft"/>
    <w:rsid w:val="00F33556"/>
    <w:pPr>
      <w:jc w:val="right"/>
    </w:pPr>
    <w:rPr>
      <w:szCs w:val="20"/>
    </w:rPr>
  </w:style>
  <w:style w:type="paragraph" w:customStyle="1" w:styleId="ASDEFCONHeaderFooterClassification">
    <w:name w:val="ASDEFCON Header/Footer Classification"/>
    <w:basedOn w:val="ASDEFCONHeaderFooterLeft"/>
    <w:rsid w:val="00F33556"/>
    <w:pPr>
      <w:jc w:val="center"/>
    </w:pPr>
    <w:rPr>
      <w:rFonts w:ascii="Arial Bold" w:hAnsi="Arial Bold"/>
      <w:b/>
      <w:bCs/>
      <w:caps/>
      <w:sz w:val="20"/>
    </w:rPr>
  </w:style>
  <w:style w:type="paragraph" w:customStyle="1" w:styleId="GuideLV3Head-ASDEFCON">
    <w:name w:val="Guide LV3 Head - ASDEFCON"/>
    <w:basedOn w:val="ASDEFCONNormal"/>
    <w:rsid w:val="00F33556"/>
    <w:pPr>
      <w:keepNext/>
    </w:pPr>
    <w:rPr>
      <w:rFonts w:eastAsia="Calibri"/>
      <w:b/>
      <w:szCs w:val="22"/>
      <w:lang w:eastAsia="en-US"/>
    </w:rPr>
  </w:style>
  <w:style w:type="paragraph" w:customStyle="1" w:styleId="GuideSublistLv2-ASDEFCON">
    <w:name w:val="Guide Sublist Lv2 - ASDEFCON"/>
    <w:basedOn w:val="ASDEFCONNormal"/>
    <w:rsid w:val="00F33556"/>
    <w:pPr>
      <w:numPr>
        <w:ilvl w:val="1"/>
        <w:numId w:val="42"/>
      </w:numPr>
    </w:pPr>
  </w:style>
  <w:style w:type="paragraph" w:styleId="TOCHeading">
    <w:name w:val="TOC Heading"/>
    <w:basedOn w:val="Heading1"/>
    <w:next w:val="Normal"/>
    <w:uiPriority w:val="39"/>
    <w:semiHidden/>
    <w:unhideWhenUsed/>
    <w:qFormat/>
    <w:rsid w:val="00D2667A"/>
    <w:pPr>
      <w:spacing w:before="480"/>
      <w:outlineLvl w:val="9"/>
    </w:pPr>
    <w:rPr>
      <w:rFonts w:asciiTheme="majorHAnsi" w:eastAsiaTheme="majorEastAsia" w:hAnsiTheme="majorHAnsi" w:cstheme="majorBidi"/>
      <w:color w:val="365F91" w:themeColor="accent1" w:themeShade="BF"/>
      <w:sz w:val="28"/>
    </w:rPr>
  </w:style>
  <w:style w:type="paragraph" w:customStyle="1" w:styleId="ASDEFCONList">
    <w:name w:val="ASDEFCON List"/>
    <w:basedOn w:val="ASDEFCONNormal"/>
    <w:qFormat/>
    <w:rsid w:val="00F33556"/>
    <w:pPr>
      <w:numPr>
        <w:numId w:val="76"/>
      </w:numPr>
    </w:pPr>
  </w:style>
  <w:style w:type="character" w:customStyle="1" w:styleId="ASDEFCONTitleChar">
    <w:name w:val="ASDEFCON Title Char"/>
    <w:basedOn w:val="DefaultParagraphFont"/>
    <w:link w:val="ASDEFCONTitle"/>
    <w:rsid w:val="00482CED"/>
    <w:rPr>
      <w:rFonts w:ascii="Arial" w:hAnsi="Arial"/>
      <w:b/>
      <w:caps/>
      <w:color w:val="000000"/>
      <w:szCs w:val="40"/>
    </w:rPr>
  </w:style>
  <w:style w:type="paragraph" w:styleId="Subtitle">
    <w:name w:val="Subtitle"/>
    <w:basedOn w:val="Normal"/>
    <w:next w:val="Normal"/>
    <w:link w:val="SubtitleChar"/>
    <w:uiPriority w:val="99"/>
    <w:qFormat/>
    <w:rsid w:val="001C687E"/>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1C687E"/>
    <w:rPr>
      <w:i/>
      <w:color w:val="003760"/>
      <w:spacing w:val="15"/>
    </w:rPr>
  </w:style>
  <w:style w:type="paragraph" w:customStyle="1" w:styleId="StyleTitleGeorgiaNotBoldLeft">
    <w:name w:val="Style Title + Georgia Not Bold Left"/>
    <w:basedOn w:val="Title"/>
    <w:qFormat/>
    <w:rsid w:val="001C687E"/>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1C687E"/>
    <w:rPr>
      <w:rFonts w:ascii="Calibri Light" w:hAnsi="Calibri Light"/>
      <w:b/>
      <w:bCs/>
      <w:kern w:val="28"/>
      <w:sz w:val="32"/>
      <w:szCs w:val="32"/>
    </w:rPr>
  </w:style>
  <w:style w:type="paragraph" w:customStyle="1" w:styleId="Bullet">
    <w:name w:val="Bullet"/>
    <w:basedOn w:val="ListParagraph"/>
    <w:qFormat/>
    <w:rsid w:val="001C687E"/>
    <w:pPr>
      <w:numPr>
        <w:numId w:val="80"/>
      </w:numPr>
      <w:tabs>
        <w:tab w:val="left" w:pos="567"/>
      </w:tabs>
      <w:jc w:val="left"/>
    </w:pPr>
  </w:style>
  <w:style w:type="paragraph" w:styleId="ListParagraph">
    <w:name w:val="List Paragraph"/>
    <w:basedOn w:val="Normal"/>
    <w:uiPriority w:val="34"/>
    <w:qFormat/>
    <w:rsid w:val="001C687E"/>
    <w:pPr>
      <w:spacing w:after="0"/>
      <w:ind w:left="720"/>
    </w:pPr>
  </w:style>
  <w:style w:type="paragraph" w:customStyle="1" w:styleId="Bullet2">
    <w:name w:val="Bullet 2"/>
    <w:basedOn w:val="Normal"/>
    <w:rsid w:val="001C687E"/>
    <w:pPr>
      <w:numPr>
        <w:numId w:val="8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179711">
      <w:bodyDiv w:val="1"/>
      <w:marLeft w:val="0"/>
      <w:marRight w:val="0"/>
      <w:marTop w:val="0"/>
      <w:marBottom w:val="0"/>
      <w:divBdr>
        <w:top w:val="none" w:sz="0" w:space="0" w:color="auto"/>
        <w:left w:val="none" w:sz="0" w:space="0" w:color="auto"/>
        <w:bottom w:val="none" w:sz="0" w:space="0" w:color="auto"/>
        <w:right w:val="none" w:sz="0" w:space="0" w:color="auto"/>
      </w:divBdr>
    </w:div>
    <w:div w:id="566496686">
      <w:bodyDiv w:val="1"/>
      <w:marLeft w:val="0"/>
      <w:marRight w:val="0"/>
      <w:marTop w:val="0"/>
      <w:marBottom w:val="0"/>
      <w:divBdr>
        <w:top w:val="none" w:sz="0" w:space="0" w:color="auto"/>
        <w:left w:val="none" w:sz="0" w:space="0" w:color="auto"/>
        <w:bottom w:val="none" w:sz="0" w:space="0" w:color="auto"/>
        <w:right w:val="none" w:sz="0" w:space="0" w:color="auto"/>
      </w:divBdr>
    </w:div>
    <w:div w:id="1317953089">
      <w:bodyDiv w:val="1"/>
      <w:marLeft w:val="0"/>
      <w:marRight w:val="0"/>
      <w:marTop w:val="0"/>
      <w:marBottom w:val="0"/>
      <w:divBdr>
        <w:top w:val="none" w:sz="0" w:space="0" w:color="auto"/>
        <w:left w:val="none" w:sz="0" w:space="0" w:color="auto"/>
        <w:bottom w:val="none" w:sz="0" w:space="0" w:color="auto"/>
        <w:right w:val="none" w:sz="0" w:space="0" w:color="auto"/>
      </w:divBdr>
    </w:div>
    <w:div w:id="1850944209">
      <w:bodyDiv w:val="1"/>
      <w:marLeft w:val="0"/>
      <w:marRight w:val="0"/>
      <w:marTop w:val="0"/>
      <w:marBottom w:val="0"/>
      <w:divBdr>
        <w:top w:val="none" w:sz="0" w:space="0" w:color="auto"/>
        <w:left w:val="none" w:sz="0" w:space="0" w:color="auto"/>
        <w:bottom w:val="none" w:sz="0" w:space="0" w:color="auto"/>
        <w:right w:val="none" w:sz="0" w:space="0" w:color="auto"/>
      </w:divBdr>
    </w:div>
    <w:div w:id="195088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5CD09-94B5-427F-8D89-09789C96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404</TotalTime>
  <Pages>2</Pages>
  <Words>13282</Words>
  <Characters>75712</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DSD-ENG-SW</vt:lpstr>
    </vt:vector>
  </TitlesOfParts>
  <Manager/>
  <Company/>
  <LinksUpToDate>false</LinksUpToDate>
  <CharactersWithSpaces>88817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DSD-ENG-SW</dc:title>
  <dc:subject>Software Support Services</dc:subject>
  <dc:creator/>
  <cp:keywords>Software, Software Support, Software Maintenance</cp:keywords>
  <dc:description/>
  <cp:lastModifiedBy/>
  <cp:revision>22</cp:revision>
  <cp:lastPrinted>2009-06-16T10:26:00Z</cp:lastPrinted>
  <dcterms:created xsi:type="dcterms:W3CDTF">2018-01-16T00:30:00Z</dcterms:created>
  <dcterms:modified xsi:type="dcterms:W3CDTF">2026-06-18T22:48:00Z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BM80025356</vt:lpwstr>
  </property>
  <property fmtid="{D5CDD505-2E9C-101B-9397-08002B2CF9AE}" pid="4" name="Objective-Version">
    <vt:lpwstr>3.3</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DSD-ENG-SW-V3.2</vt:lpwstr>
  </property>
  <property fmtid="{D5CDD505-2E9C-101B-9397-08002B2CF9AE}" pid="10" name="Footer_Left">
    <vt:lpwstr/>
  </property>
</Properties>
</file>